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53E" w:rsidRDefault="00F0753E" w:rsidP="005C5D9C">
      <w:pPr>
        <w:rPr>
          <w:sz w:val="24"/>
          <w:szCs w:val="24"/>
        </w:rPr>
      </w:pPr>
    </w:p>
    <w:p w:rsidR="00F0753E" w:rsidRDefault="00F0753E" w:rsidP="0033031B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sz w:val="20"/>
          <w:szCs w:val="20"/>
        </w:rPr>
        <w:t>Независимая оценка качества подготовки обучающихся в Республике Карелия</w:t>
      </w:r>
      <w:r>
        <w:rPr>
          <w:rStyle w:val="Strong"/>
          <w:b w:val="0"/>
          <w:bCs w:val="0"/>
          <w:sz w:val="20"/>
          <w:szCs w:val="20"/>
        </w:rPr>
        <w:t xml:space="preserve"> </w:t>
      </w:r>
    </w:p>
    <w:p w:rsidR="00F0753E" w:rsidRDefault="00F0753E" w:rsidP="0033031B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Муниципальное казенное образовательное учреждение дополнительного профессионального образования </w:t>
      </w:r>
    </w:p>
    <w:p w:rsidR="00F0753E" w:rsidRDefault="00F0753E" w:rsidP="0033031B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«Информационно-методический центр» (МКОУ ДО «ИМЦ») </w:t>
      </w:r>
    </w:p>
    <w:p w:rsidR="00F0753E" w:rsidRDefault="00F0753E" w:rsidP="0033031B">
      <w:pPr>
        <w:ind w:left="-142"/>
        <w:jc w:val="center"/>
      </w:pPr>
      <w:r>
        <w:t>2017 год</w:t>
      </w:r>
    </w:p>
    <w:p w:rsidR="00F0753E" w:rsidRPr="00302C58" w:rsidRDefault="00F0753E" w:rsidP="009A4CEF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C977FD">
        <w:rPr>
          <w:b/>
          <w:bCs/>
          <w:sz w:val="24"/>
          <w:szCs w:val="24"/>
        </w:rPr>
        <w:t xml:space="preserve">Протокол результатов анкетного опроса </w:t>
      </w:r>
      <w:r>
        <w:rPr>
          <w:b/>
          <w:bCs/>
          <w:sz w:val="24"/>
          <w:szCs w:val="24"/>
        </w:rPr>
        <w:t>получателей услуг в рамках независимой оценки качества обучающихся</w:t>
      </w:r>
    </w:p>
    <w:p w:rsidR="00F0753E" w:rsidRDefault="00F0753E" w:rsidP="009A4CEF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F0753E" w:rsidRPr="00887F62" w:rsidRDefault="00F0753E" w:rsidP="00E63BA4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887F62">
        <w:rPr>
          <w:sz w:val="24"/>
          <w:szCs w:val="24"/>
        </w:rPr>
        <w:t xml:space="preserve">Уровень образования: </w:t>
      </w:r>
      <w:r>
        <w:rPr>
          <w:sz w:val="24"/>
          <w:szCs w:val="24"/>
        </w:rPr>
        <w:t>начальное общее</w:t>
      </w:r>
      <w:r w:rsidRPr="00887F62">
        <w:rPr>
          <w:sz w:val="24"/>
          <w:szCs w:val="24"/>
        </w:rPr>
        <w:t xml:space="preserve"> образование</w:t>
      </w:r>
    </w:p>
    <w:p w:rsidR="00F0753E" w:rsidRPr="00302C58" w:rsidRDefault="00F0753E" w:rsidP="009A4CEF">
      <w:pPr>
        <w:pBdr>
          <w:bottom w:val="single" w:sz="12" w:space="1" w:color="auto"/>
        </w:pBdr>
        <w:rPr>
          <w:b/>
          <w:bCs/>
          <w:sz w:val="24"/>
          <w:szCs w:val="24"/>
        </w:rPr>
      </w:pPr>
    </w:p>
    <w:p w:rsidR="00F0753E" w:rsidRPr="00E4577A" w:rsidRDefault="00F0753E" w:rsidP="005C5D9C">
      <w:pPr>
        <w:pBdr>
          <w:bottom w:val="single" w:sz="12" w:space="1" w:color="auto"/>
        </w:pBdr>
        <w:jc w:val="center"/>
        <w:rPr>
          <w:b/>
          <w:bCs/>
        </w:rPr>
      </w:pPr>
    </w:p>
    <w:p w:rsidR="00F0753E" w:rsidRPr="00E4577A" w:rsidRDefault="00F0753E" w:rsidP="005C5D9C">
      <w:pPr>
        <w:pBdr>
          <w:bottom w:val="single" w:sz="12" w:space="1" w:color="auto"/>
        </w:pBdr>
        <w:jc w:val="center"/>
        <w:rPr>
          <w:b/>
          <w:bCs/>
        </w:rPr>
      </w:pPr>
    </w:p>
    <w:p w:rsidR="00F0753E" w:rsidRDefault="00F0753E" w:rsidP="005C5D9C">
      <w:pPr>
        <w:jc w:val="center"/>
      </w:pPr>
    </w:p>
    <w:p w:rsidR="00F0753E" w:rsidRDefault="00F0753E" w:rsidP="005C5D9C">
      <w:pPr>
        <w:jc w:val="center"/>
      </w:pPr>
    </w:p>
    <w:p w:rsidR="00F0753E" w:rsidRPr="00437E80" w:rsidRDefault="00F0753E" w:rsidP="00E8566F">
      <w:pPr>
        <w:jc w:val="center"/>
        <w:rPr>
          <w:sz w:val="28"/>
          <w:szCs w:val="28"/>
        </w:rPr>
      </w:pPr>
      <w:r w:rsidRPr="00437E80">
        <w:rPr>
          <w:sz w:val="28"/>
          <w:szCs w:val="28"/>
        </w:rPr>
        <w:t xml:space="preserve">Муниципальное казенное общеобразовательное учреждение </w:t>
      </w:r>
    </w:p>
    <w:p w:rsidR="00F0753E" w:rsidRPr="00437E80" w:rsidRDefault="00F0753E" w:rsidP="00E8566F">
      <w:pPr>
        <w:jc w:val="center"/>
        <w:rPr>
          <w:sz w:val="28"/>
          <w:szCs w:val="28"/>
        </w:rPr>
      </w:pPr>
      <w:r w:rsidRPr="00437E80">
        <w:rPr>
          <w:sz w:val="28"/>
          <w:szCs w:val="28"/>
        </w:rPr>
        <w:t>«Рыпушкальская основная общеобразовательная школа»</w:t>
      </w:r>
    </w:p>
    <w:p w:rsidR="00F0753E" w:rsidRPr="00AF1980" w:rsidRDefault="00F0753E" w:rsidP="00E8566F">
      <w:pPr>
        <w:jc w:val="center"/>
        <w:rPr>
          <w:b/>
          <w:bCs/>
        </w:rPr>
      </w:pPr>
    </w:p>
    <w:p w:rsidR="00F0753E" w:rsidRPr="00E4577A" w:rsidRDefault="00F0753E" w:rsidP="005C5D9C">
      <w:pPr>
        <w:jc w:val="both"/>
        <w:rPr>
          <w:b/>
          <w:bCs/>
        </w:rPr>
      </w:pPr>
      <w:r w:rsidRPr="00E4577A">
        <w:rPr>
          <w:b/>
          <w:bCs/>
        </w:rPr>
        <w:t>Пояснения к протоколу.</w:t>
      </w:r>
    </w:p>
    <w:p w:rsidR="00F0753E" w:rsidRPr="00E4577A" w:rsidRDefault="00F0753E" w:rsidP="005C5D9C">
      <w:pPr>
        <w:tabs>
          <w:tab w:val="left" w:pos="284"/>
        </w:tabs>
        <w:jc w:val="both"/>
      </w:pPr>
      <w:r w:rsidRPr="00E4577A">
        <w:t xml:space="preserve">1.В протоколе обобщаются результаты анкетного опроса </w:t>
      </w:r>
      <w:r>
        <w:t>родителей (законных представителей)</w:t>
      </w:r>
      <w:r w:rsidRPr="00E4577A">
        <w:t xml:space="preserve"> организации, проводившегося с использованием поисковой системы </w:t>
      </w:r>
      <w:r w:rsidRPr="00E4577A">
        <w:rPr>
          <w:lang w:val="en-US"/>
        </w:rPr>
        <w:t>Google</w:t>
      </w:r>
      <w:r w:rsidRPr="00E4577A">
        <w:t xml:space="preserve">. </w:t>
      </w:r>
    </w:p>
    <w:p w:rsidR="00F0753E" w:rsidRPr="00E4577A" w:rsidRDefault="00F0753E" w:rsidP="003B7588">
      <w:pPr>
        <w:tabs>
          <w:tab w:val="left" w:pos="284"/>
        </w:tabs>
        <w:jc w:val="both"/>
      </w:pPr>
      <w:r w:rsidRPr="00E4577A">
        <w:t xml:space="preserve">2. </w:t>
      </w:r>
      <w:r>
        <w:t>Родители (законные представители)</w:t>
      </w:r>
      <w:r w:rsidRPr="00E4577A">
        <w:t xml:space="preserve"> оценивали</w:t>
      </w:r>
      <w:r>
        <w:t xml:space="preserve"> </w:t>
      </w:r>
      <w:r w:rsidRPr="00E4577A">
        <w:t>уровень развития личности, приобретени</w:t>
      </w:r>
      <w:r>
        <w:t>я</w:t>
      </w:r>
      <w:r w:rsidRPr="00E4577A">
        <w:t xml:space="preserve"> знаний</w:t>
      </w:r>
      <w:r>
        <w:t xml:space="preserve">, умений, навыков и формирования </w:t>
      </w:r>
      <w:r w:rsidRPr="00E4577A">
        <w:t>компетенций</w:t>
      </w:r>
      <w:r>
        <w:t xml:space="preserve"> обучающихся</w:t>
      </w:r>
      <w:r w:rsidRPr="00E4577A">
        <w:t xml:space="preserve"> в достижении результатов по освоению образовательной программ</w:t>
      </w:r>
      <w:r>
        <w:t>ы и свой вклад в их</w:t>
      </w:r>
      <w:r w:rsidRPr="00E4577A">
        <w:t xml:space="preserve"> развитие по 10 бальной системе.  </w:t>
      </w:r>
    </w:p>
    <w:p w:rsidR="00F0753E" w:rsidRDefault="00F0753E" w:rsidP="00D45492">
      <w:pPr>
        <w:pStyle w:val="ListParagraph"/>
        <w:ind w:left="0"/>
        <w:jc w:val="both"/>
      </w:pPr>
      <w:r>
        <w:t xml:space="preserve">3. Родители (законные представители) </w:t>
      </w:r>
      <w:r w:rsidRPr="00E4577A">
        <w:t>осуществляли</w:t>
      </w:r>
      <w:r>
        <w:t xml:space="preserve"> оценку </w:t>
      </w:r>
      <w:r w:rsidRPr="00E4577A">
        <w:t>с использованием шкалы оценок:</w:t>
      </w:r>
    </w:p>
    <w:p w:rsidR="00F0753E" w:rsidRPr="00E4577A" w:rsidRDefault="00F0753E" w:rsidP="00D45492">
      <w:pPr>
        <w:pStyle w:val="ListParagraph"/>
        <w:ind w:left="0"/>
        <w:jc w:val="both"/>
      </w:pPr>
      <w:r w:rsidRPr="00E4577A">
        <w:t>1-2 балла - критический уровень – низшая степень развития личности, приобретения знаний, умений, навыков и формирования компетенци</w:t>
      </w:r>
      <w:r>
        <w:t>й</w:t>
      </w:r>
      <w:r w:rsidRPr="00E4577A">
        <w:t xml:space="preserve"> осво</w:t>
      </w:r>
      <w:r>
        <w:t>ения образовательной программы (</w:t>
      </w:r>
      <w:r w:rsidRPr="00E4577A">
        <w:t>недостаточный уровень индивидуальных образовательных достижений по освоению образовательной программы</w:t>
      </w:r>
      <w:r>
        <w:t>);</w:t>
      </w:r>
    </w:p>
    <w:p w:rsidR="00F0753E" w:rsidRPr="00E4577A" w:rsidRDefault="00F0753E" w:rsidP="00991E36">
      <w:pPr>
        <w:pStyle w:val="ListParagraph"/>
        <w:ind w:left="0"/>
        <w:jc w:val="both"/>
      </w:pPr>
      <w:r w:rsidRPr="00E4577A">
        <w:t>3 – 4 балла – репродуктивный уровень – низкая степень развития личности, приобретени</w:t>
      </w:r>
      <w:r>
        <w:t>я</w:t>
      </w:r>
      <w:r w:rsidRPr="00E4577A">
        <w:t xml:space="preserve"> знаний, умений, навык</w:t>
      </w:r>
      <w:r>
        <w:t>ов и формирования компетенций (</w:t>
      </w:r>
      <w:r w:rsidRPr="00E4577A">
        <w:t>проявля</w:t>
      </w:r>
      <w:r>
        <w:t>ется</w:t>
      </w:r>
      <w:r w:rsidRPr="00E4577A">
        <w:t xml:space="preserve"> потенциальный уровень знаний (основные понятия, их </w:t>
      </w:r>
      <w:r>
        <w:t>идентификация и воспроизводство</w:t>
      </w:r>
      <w:r w:rsidRPr="00E4577A">
        <w:t>, но слабо используют в практической деятельности при достижении образовательных результатов</w:t>
      </w:r>
      <w:r>
        <w:t>);</w:t>
      </w:r>
    </w:p>
    <w:p w:rsidR="00F0753E" w:rsidRPr="00E4577A" w:rsidRDefault="00F0753E" w:rsidP="00D45492">
      <w:pPr>
        <w:pStyle w:val="ListParagraph"/>
        <w:ind w:left="0"/>
        <w:jc w:val="both"/>
      </w:pPr>
      <w:r w:rsidRPr="00E4577A">
        <w:t>5 – 6 баллов – базовый уровень – средняя степень развития личности, приобретени</w:t>
      </w:r>
      <w:r>
        <w:t>я</w:t>
      </w:r>
      <w:r w:rsidRPr="00E4577A">
        <w:t xml:space="preserve"> знаний, умений, навыков и формировани</w:t>
      </w:r>
      <w:r>
        <w:t>я</w:t>
      </w:r>
      <w:r w:rsidRPr="00E4577A">
        <w:t xml:space="preserve"> компетенц</w:t>
      </w:r>
      <w:r>
        <w:t xml:space="preserve">ий( </w:t>
      </w:r>
      <w:r w:rsidRPr="00E4577A">
        <w:t>воспроизвод</w:t>
      </w:r>
      <w:r>
        <w:t xml:space="preserve">ство (повторение) </w:t>
      </w:r>
      <w:r w:rsidRPr="00E4577A">
        <w:t>ранее усвоенн</w:t>
      </w:r>
      <w:r>
        <w:t xml:space="preserve">ой </w:t>
      </w:r>
      <w:r w:rsidRPr="00E4577A">
        <w:t xml:space="preserve"> информаци</w:t>
      </w:r>
      <w:r>
        <w:t>и, пользование</w:t>
      </w:r>
      <w:r w:rsidRPr="00E4577A">
        <w:t xml:space="preserve"> основными культурными способами деятельности, самостоятельно</w:t>
      </w:r>
      <w:r>
        <w:t xml:space="preserve">е </w:t>
      </w:r>
      <w:r w:rsidRPr="00E4577A">
        <w:t xml:space="preserve"> выполн</w:t>
      </w:r>
      <w:r>
        <w:t xml:space="preserve">ение </w:t>
      </w:r>
      <w:r w:rsidRPr="00E4577A">
        <w:t xml:space="preserve"> типовы</w:t>
      </w:r>
      <w:r>
        <w:t>х</w:t>
      </w:r>
      <w:r w:rsidRPr="00E4577A">
        <w:t xml:space="preserve"> действи</w:t>
      </w:r>
      <w:r>
        <w:t>й);</w:t>
      </w:r>
    </w:p>
    <w:p w:rsidR="00F0753E" w:rsidRPr="00E4577A" w:rsidRDefault="00F0753E" w:rsidP="00D45492">
      <w:pPr>
        <w:pStyle w:val="ListParagraph"/>
        <w:ind w:left="0"/>
        <w:jc w:val="both"/>
      </w:pPr>
      <w:r w:rsidRPr="00E4577A">
        <w:t>7 – 8 баллов – продуктивный (продвинутый) уровень – выше среднего степень развития личности, приобретени</w:t>
      </w:r>
      <w:r>
        <w:t xml:space="preserve">я </w:t>
      </w:r>
      <w:r w:rsidRPr="00E4577A">
        <w:t>знаний, умений, нав</w:t>
      </w:r>
      <w:r>
        <w:t>ыков и формирования компетенций</w:t>
      </w:r>
    </w:p>
    <w:p w:rsidR="00F0753E" w:rsidRPr="00E4577A" w:rsidRDefault="00F0753E" w:rsidP="00D45492">
      <w:pPr>
        <w:pStyle w:val="ListParagraph"/>
        <w:ind w:left="0"/>
        <w:jc w:val="both"/>
      </w:pPr>
      <w:r>
        <w:t>(</w:t>
      </w:r>
      <w:r w:rsidRPr="00E4577A">
        <w:t>использ</w:t>
      </w:r>
      <w:r>
        <w:t>ование</w:t>
      </w:r>
      <w:r w:rsidRPr="00E4577A">
        <w:t xml:space="preserve"> ранее усвоенн</w:t>
      </w:r>
      <w:r>
        <w:t xml:space="preserve">ой </w:t>
      </w:r>
      <w:r w:rsidRPr="00E4577A">
        <w:t xml:space="preserve"> информаци</w:t>
      </w:r>
      <w:r>
        <w:t>и</w:t>
      </w:r>
      <w:r w:rsidRPr="00E4577A">
        <w:t xml:space="preserve"> в практической деятельности в условиях образовательной организации, осознанно</w:t>
      </w:r>
      <w:r>
        <w:t xml:space="preserve">е </w:t>
      </w:r>
      <w:r w:rsidRPr="00E4577A">
        <w:t xml:space="preserve"> примен</w:t>
      </w:r>
      <w:r>
        <w:t>ение</w:t>
      </w:r>
      <w:r w:rsidRPr="00E4577A">
        <w:t xml:space="preserve"> основны</w:t>
      </w:r>
      <w:r>
        <w:t>х</w:t>
      </w:r>
      <w:r w:rsidRPr="00E4577A">
        <w:t xml:space="preserve"> культурны</w:t>
      </w:r>
      <w:r>
        <w:t xml:space="preserve">х </w:t>
      </w:r>
      <w:r w:rsidRPr="00E4577A">
        <w:t>способ</w:t>
      </w:r>
      <w:r>
        <w:t xml:space="preserve">ов </w:t>
      </w:r>
      <w:r w:rsidRPr="00E4577A">
        <w:t xml:space="preserve"> деятельности, проявл</w:t>
      </w:r>
      <w:r>
        <w:t xml:space="preserve">ение </w:t>
      </w:r>
      <w:r w:rsidRPr="00E4577A">
        <w:t>инициатив</w:t>
      </w:r>
      <w:r>
        <w:t>ы</w:t>
      </w:r>
      <w:r w:rsidRPr="00E4577A">
        <w:t xml:space="preserve"> и самостоятельност</w:t>
      </w:r>
      <w:r>
        <w:t xml:space="preserve">и </w:t>
      </w:r>
      <w:r w:rsidRPr="00E4577A">
        <w:t>в разных видах деятельности</w:t>
      </w:r>
      <w:r>
        <w:t>);</w:t>
      </w:r>
    </w:p>
    <w:p w:rsidR="00F0753E" w:rsidRPr="00E4577A" w:rsidRDefault="00F0753E" w:rsidP="00D45492">
      <w:pPr>
        <w:pStyle w:val="ListParagraph"/>
        <w:ind w:left="0"/>
        <w:jc w:val="both"/>
      </w:pPr>
      <w:r w:rsidRPr="00E4577A">
        <w:t>9 – 10 баллов – творческий уровень – высокая степень развития личности, приобретени</w:t>
      </w:r>
      <w:r>
        <w:t>я</w:t>
      </w:r>
      <w:r w:rsidRPr="00E4577A">
        <w:t xml:space="preserve"> знаний, умений, навыков и формировани</w:t>
      </w:r>
      <w:r>
        <w:t>я</w:t>
      </w:r>
      <w:r w:rsidRPr="00E4577A">
        <w:t xml:space="preserve"> компетенций.</w:t>
      </w:r>
    </w:p>
    <w:p w:rsidR="00F0753E" w:rsidRPr="00E4577A" w:rsidRDefault="00F0753E" w:rsidP="008E7E1B">
      <w:pPr>
        <w:pStyle w:val="ListParagraph"/>
        <w:ind w:left="0"/>
        <w:jc w:val="both"/>
      </w:pPr>
      <w:r>
        <w:t>(с</w:t>
      </w:r>
      <w:r w:rsidRPr="00E4577A">
        <w:t>пособн</w:t>
      </w:r>
      <w:r>
        <w:t>ость</w:t>
      </w:r>
      <w:r w:rsidRPr="00E4577A">
        <w:t xml:space="preserve"> творчески (нестандартно) мыслить, использова</w:t>
      </w:r>
      <w:r>
        <w:t xml:space="preserve">ние </w:t>
      </w:r>
      <w:r w:rsidRPr="00E4577A">
        <w:t>системы</w:t>
      </w:r>
      <w:r>
        <w:t xml:space="preserve"> </w:t>
      </w:r>
      <w:r w:rsidRPr="00E4577A">
        <w:t>интегрированных знаний и умений в новой ситуации, перенос установленны</w:t>
      </w:r>
      <w:r>
        <w:t>х</w:t>
      </w:r>
      <w:r w:rsidRPr="00E4577A">
        <w:t xml:space="preserve"> закономерност</w:t>
      </w:r>
      <w:r>
        <w:t>ей на новые явления (с</w:t>
      </w:r>
      <w:r w:rsidRPr="00E4577A">
        <w:t>амостоятельно</w:t>
      </w:r>
      <w:r>
        <w:t xml:space="preserve">сть в </w:t>
      </w:r>
      <w:r w:rsidRPr="00E4577A">
        <w:t>направлении</w:t>
      </w:r>
      <w:r>
        <w:t xml:space="preserve"> </w:t>
      </w:r>
      <w:r w:rsidRPr="00E4577A">
        <w:t>усили</w:t>
      </w:r>
      <w:r>
        <w:t xml:space="preserve">й </w:t>
      </w:r>
      <w:r w:rsidRPr="00E4577A">
        <w:t>на успешное достижение образовательных результатов</w:t>
      </w:r>
      <w:r>
        <w:t>)</w:t>
      </w:r>
      <w:r w:rsidRPr="00E4577A">
        <w:t>.</w:t>
      </w:r>
    </w:p>
    <w:p w:rsidR="00F0753E" w:rsidRPr="00E4577A" w:rsidRDefault="00F0753E" w:rsidP="001E79A0">
      <w:pPr>
        <w:spacing w:line="276" w:lineRule="auto"/>
      </w:pPr>
      <w:r w:rsidRPr="00E4577A">
        <w:t>4.В обобщенных результатах будут использоваться оценки от 5 до 10, подтверждающие наличие базового, продуктивного и творческого уровня развития личности, приобретения знаний, умений, навыков и формирования компетенций у</w:t>
      </w:r>
      <w:r>
        <w:t xml:space="preserve"> обучающихся</w:t>
      </w:r>
      <w:r w:rsidRPr="00E4577A">
        <w:t>.</w:t>
      </w:r>
    </w:p>
    <w:p w:rsidR="00F0753E" w:rsidRPr="00E4577A" w:rsidRDefault="00F0753E" w:rsidP="001E79A0">
      <w:pPr>
        <w:spacing w:line="276" w:lineRule="auto"/>
      </w:pPr>
      <w:r w:rsidRPr="00E4577A">
        <w:t>5. Количество принявших в анкетном опросе участников:</w:t>
      </w:r>
    </w:p>
    <w:p w:rsidR="00F0753E" w:rsidRDefault="00F0753E" w:rsidP="00E63BA4">
      <w:pPr>
        <w:spacing w:line="276" w:lineRule="auto"/>
      </w:pPr>
      <w:r>
        <w:t xml:space="preserve">Получатели услуги </w:t>
      </w:r>
      <w:r w:rsidRPr="00FF3FBA">
        <w:t xml:space="preserve">– </w:t>
      </w:r>
      <w:r>
        <w:t xml:space="preserve">33 % </w:t>
      </w:r>
      <w:r w:rsidRPr="00FF3FBA">
        <w:t>(</w:t>
      </w:r>
      <w:r>
        <w:t>00</w:t>
      </w:r>
      <w:r w:rsidRPr="00FF3FBA">
        <w:t>%)</w:t>
      </w:r>
    </w:p>
    <w:tbl>
      <w:tblPr>
        <w:tblW w:w="155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6"/>
        <w:gridCol w:w="1701"/>
        <w:gridCol w:w="601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1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</w:tblGrid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center"/>
            </w:pPr>
          </w:p>
        </w:tc>
        <w:tc>
          <w:tcPr>
            <w:tcW w:w="6621" w:type="dxa"/>
            <w:gridSpan w:val="11"/>
          </w:tcPr>
          <w:p w:rsidR="00F0753E" w:rsidRPr="002D691F" w:rsidRDefault="00F0753E" w:rsidP="007C1D67">
            <w:pPr>
              <w:jc w:val="center"/>
            </w:pPr>
            <w:r>
              <w:t>О</w:t>
            </w:r>
            <w:r w:rsidRPr="0068296B">
              <w:t xml:space="preserve">ценка </w:t>
            </w:r>
            <w:r>
              <w:t>получателями услуг</w:t>
            </w:r>
            <w:r w:rsidRPr="0068296B">
              <w:t xml:space="preserve"> уровня развития личности, приобретения знаний, умений, навыков и формирования компетенций в достижении результатов по освоению образовательной программы</w:t>
            </w:r>
          </w:p>
        </w:tc>
        <w:tc>
          <w:tcPr>
            <w:tcW w:w="6621" w:type="dxa"/>
            <w:gridSpan w:val="11"/>
          </w:tcPr>
          <w:p w:rsidR="00F0753E" w:rsidRPr="002D691F" w:rsidRDefault="00F0753E" w:rsidP="00187864">
            <w:pPr>
              <w:jc w:val="center"/>
              <w:rPr>
                <w:i/>
                <w:iCs/>
              </w:rPr>
            </w:pPr>
            <w:r w:rsidRPr="002D691F">
              <w:t xml:space="preserve">Самооценка </w:t>
            </w:r>
            <w:r>
              <w:t>получателями</w:t>
            </w:r>
            <w:r w:rsidRPr="002D691F">
              <w:t xml:space="preserve">    своего вклада  в образовательные достижения обучающихся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№ п/п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center"/>
            </w:pPr>
            <w:r w:rsidRPr="002D691F">
              <w:t>Показатели/индикаторы/оценка</w:t>
            </w:r>
          </w:p>
        </w:tc>
        <w:tc>
          <w:tcPr>
            <w:tcW w:w="1203" w:type="dxa"/>
            <w:gridSpan w:val="2"/>
          </w:tcPr>
          <w:p w:rsidR="00F0753E" w:rsidRPr="002D691F" w:rsidRDefault="00F0753E" w:rsidP="00187864">
            <w:pPr>
              <w:jc w:val="center"/>
            </w:pPr>
            <w:r w:rsidRPr="002D691F">
              <w:t>критический уровень</w:t>
            </w:r>
          </w:p>
        </w:tc>
        <w:tc>
          <w:tcPr>
            <w:tcW w:w="1204" w:type="dxa"/>
            <w:gridSpan w:val="2"/>
          </w:tcPr>
          <w:p w:rsidR="00F0753E" w:rsidRPr="002D691F" w:rsidRDefault="00F0753E" w:rsidP="00187864">
            <w:pPr>
              <w:jc w:val="center"/>
            </w:pPr>
            <w:r w:rsidRPr="002D691F">
              <w:t>репродуктивный уровень</w:t>
            </w:r>
          </w:p>
        </w:tc>
        <w:tc>
          <w:tcPr>
            <w:tcW w:w="1204" w:type="dxa"/>
            <w:gridSpan w:val="2"/>
          </w:tcPr>
          <w:p w:rsidR="00F0753E" w:rsidRPr="002D691F" w:rsidRDefault="00F0753E" w:rsidP="00187864">
            <w:pPr>
              <w:jc w:val="center"/>
            </w:pPr>
            <w:r w:rsidRPr="002D691F">
              <w:t>базовый уровень</w:t>
            </w:r>
          </w:p>
        </w:tc>
        <w:tc>
          <w:tcPr>
            <w:tcW w:w="1204" w:type="dxa"/>
            <w:gridSpan w:val="2"/>
          </w:tcPr>
          <w:p w:rsidR="00F0753E" w:rsidRPr="002D691F" w:rsidRDefault="00F0753E" w:rsidP="00187864">
            <w:pPr>
              <w:jc w:val="center"/>
            </w:pPr>
            <w:r w:rsidRPr="002D691F">
              <w:t>продуктивный уровень</w:t>
            </w:r>
          </w:p>
        </w:tc>
        <w:tc>
          <w:tcPr>
            <w:tcW w:w="1204" w:type="dxa"/>
            <w:gridSpan w:val="2"/>
          </w:tcPr>
          <w:p w:rsidR="00F0753E" w:rsidRPr="002D691F" w:rsidRDefault="00F0753E" w:rsidP="00187864">
            <w:pPr>
              <w:jc w:val="center"/>
            </w:pPr>
            <w:r w:rsidRPr="002D691F">
              <w:t>творческий уровень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</w:pPr>
            <w:r w:rsidRPr="002D691F">
              <w:rPr>
                <w:i/>
                <w:iCs/>
              </w:rPr>
              <w:t>Среднее значение в баллах</w:t>
            </w:r>
          </w:p>
        </w:tc>
        <w:tc>
          <w:tcPr>
            <w:tcW w:w="1203" w:type="dxa"/>
            <w:gridSpan w:val="2"/>
          </w:tcPr>
          <w:p w:rsidR="00F0753E" w:rsidRPr="002D691F" w:rsidRDefault="00F0753E" w:rsidP="00187864">
            <w:pPr>
              <w:jc w:val="center"/>
            </w:pPr>
            <w:r w:rsidRPr="002D691F">
              <w:t>критический уровень</w:t>
            </w:r>
          </w:p>
        </w:tc>
        <w:tc>
          <w:tcPr>
            <w:tcW w:w="1204" w:type="dxa"/>
            <w:gridSpan w:val="2"/>
          </w:tcPr>
          <w:p w:rsidR="00F0753E" w:rsidRPr="002D691F" w:rsidRDefault="00F0753E" w:rsidP="00187864">
            <w:pPr>
              <w:jc w:val="center"/>
            </w:pPr>
            <w:r w:rsidRPr="002D691F">
              <w:t>репродуктивный уровень</w:t>
            </w:r>
          </w:p>
        </w:tc>
        <w:tc>
          <w:tcPr>
            <w:tcW w:w="1204" w:type="dxa"/>
            <w:gridSpan w:val="2"/>
          </w:tcPr>
          <w:p w:rsidR="00F0753E" w:rsidRPr="002D691F" w:rsidRDefault="00F0753E" w:rsidP="00187864">
            <w:pPr>
              <w:jc w:val="center"/>
            </w:pPr>
            <w:r w:rsidRPr="002D691F">
              <w:t>базовый уровень</w:t>
            </w:r>
          </w:p>
        </w:tc>
        <w:tc>
          <w:tcPr>
            <w:tcW w:w="1204" w:type="dxa"/>
            <w:gridSpan w:val="2"/>
          </w:tcPr>
          <w:p w:rsidR="00F0753E" w:rsidRPr="002D691F" w:rsidRDefault="00F0753E" w:rsidP="00187864">
            <w:pPr>
              <w:jc w:val="center"/>
            </w:pPr>
            <w:r w:rsidRPr="002D691F">
              <w:t>продуктивный уровень</w:t>
            </w:r>
          </w:p>
        </w:tc>
        <w:tc>
          <w:tcPr>
            <w:tcW w:w="1204" w:type="dxa"/>
            <w:gridSpan w:val="2"/>
          </w:tcPr>
          <w:p w:rsidR="00F0753E" w:rsidRPr="002D691F" w:rsidRDefault="00F0753E" w:rsidP="00187864">
            <w:pPr>
              <w:jc w:val="center"/>
            </w:pPr>
            <w:r w:rsidRPr="002D691F">
              <w:t>творческий уровень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i/>
                <w:iCs/>
              </w:rPr>
            </w:pPr>
            <w:r w:rsidRPr="002D691F">
              <w:rPr>
                <w:i/>
                <w:iCs/>
              </w:rPr>
              <w:t>Среднее значение в баллах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center"/>
            </w:pPr>
            <w:r w:rsidRPr="002D691F">
              <w:t>баллы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1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2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4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5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6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8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9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10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1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2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  <w:highlight w:val="yellow"/>
              </w:rPr>
            </w:pPr>
            <w:r w:rsidRPr="002D691F">
              <w:rPr>
                <w:b/>
                <w:bCs/>
              </w:rPr>
              <w:t>4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5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6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8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9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10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1.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физическому развитию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  <w:vAlign w:val="center"/>
          </w:tcPr>
          <w:p w:rsidR="00F0753E" w:rsidRPr="009E18FE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6,5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  <w:vAlign w:val="center"/>
          </w:tcPr>
          <w:p w:rsidR="00F0753E" w:rsidRPr="009E18FE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1.1.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i/>
                <w:iCs/>
              </w:rPr>
              <w:t>Понимает, здоровым и физически развитым быть хорошо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t>9</w:t>
            </w:r>
            <w:r w:rsidRPr="00AA5AE9">
              <w:t>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t>1</w:t>
            </w:r>
            <w:r w:rsidRPr="00AA5AE9">
              <w:t>0,0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1.4.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физической культуре в образовательной организации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t>9</w:t>
            </w:r>
            <w:r w:rsidRPr="00AA5AE9">
              <w:t>,</w:t>
            </w:r>
            <w:r>
              <w:t>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t>8</w:t>
            </w:r>
            <w:r w:rsidRPr="00AA5AE9">
              <w:t>,</w:t>
            </w:r>
            <w:r>
              <w:t>7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1.5.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Рассказывает о своих достижениях в физическом развитии в образовательной организации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rPr>
                <w:color w:val="000000"/>
              </w:rPr>
              <w:t>9,0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rPr>
                <w:color w:val="000000"/>
              </w:rPr>
              <w:t>7,3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1.6.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Умеет анализировать свои результаты в физическом развитии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rPr>
                <w:color w:val="000000"/>
              </w:rPr>
              <w:t>7,8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rPr>
                <w:color w:val="000000"/>
              </w:rPr>
              <w:t>7,8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1.7.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Стремится к новым достижениям в физическом развитии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t>8</w:t>
            </w:r>
            <w:r w:rsidRPr="00AA5AE9">
              <w:t>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t>7</w:t>
            </w:r>
            <w:r w:rsidRPr="00AA5AE9">
              <w:t>,0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1.8.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Занимается дополнительно физической культурой и спортом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t>5,8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t>5,8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t>5,8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1.9.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Готов самостоятельно делать выбор в пользу физического развития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t>7,0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t>7,0</w:t>
            </w:r>
          </w:p>
        </w:tc>
      </w:tr>
      <w:tr w:rsidR="00F0753E" w:rsidRPr="002D691F">
        <w:trPr>
          <w:trHeight w:val="826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1.10.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Успешно сотрудничает со всеми участниками образовательных отношений в ведении здорового образа жизни и являетесь примером для других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rPr>
                <w:color w:val="000000"/>
              </w:rPr>
              <w:t>8,7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rPr>
                <w:color w:val="000000"/>
              </w:rPr>
              <w:t>8,3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2.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культурному развитию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  <w:vAlign w:val="center"/>
          </w:tcPr>
          <w:p w:rsidR="00F0753E" w:rsidRPr="009E18FE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7,9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2.1.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Понимает, что быть культурным человеком хорошо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t>9,3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2.2.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</w:pPr>
            <w:r w:rsidRPr="002D691F">
              <w:rPr>
                <w:i/>
                <w:iCs/>
              </w:rPr>
              <w:t>Осознает, что культурное развитие — это ценно для успеха в жизни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  <w:vAlign w:val="center"/>
          </w:tcPr>
          <w:p w:rsidR="00F0753E" w:rsidRPr="00AA5AE9" w:rsidRDefault="00F0753E" w:rsidP="00187864">
            <w:pPr>
              <w:jc w:val="center"/>
            </w:pPr>
            <w:r>
              <w:t>8,3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2.3.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</w:pPr>
            <w:r w:rsidRPr="002D691F">
              <w:rPr>
                <w:i/>
                <w:iCs/>
              </w:rPr>
              <w:t>Нравится быть культурным и воспитанным человеком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</w:t>
            </w:r>
            <w:r w:rsidRPr="0032600D">
              <w:rPr>
                <w:color w:val="000000"/>
              </w:rPr>
              <w:t>,</w:t>
            </w:r>
            <w:r>
              <w:rPr>
                <w:color w:val="000000"/>
              </w:rPr>
              <w:t>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2.4.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своего культурного потенциала в образовательной организации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7,7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2.5.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Делится своими достижениями по развитию культурного потенциала при поддержке образовательной организации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2.6.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Анализирует свои результаты в развитии культурного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6,3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2.7.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Стремится к новым достижениям по развитию культурного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</w:t>
            </w:r>
            <w:r w:rsidRPr="0032600D">
              <w:rPr>
                <w:color w:val="000000"/>
              </w:rPr>
              <w:t>,0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2.8.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Занимается дополнительно развитием культурного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8,0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2.9.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Самостоятельно делает осознанный выбор в пользу развития культурного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</w:t>
            </w:r>
            <w:r w:rsidRPr="0032600D">
              <w:rPr>
                <w:color w:val="000000"/>
              </w:rPr>
              <w:t>,0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2.10.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Успешно сотрудничает со всеми участниками образовательных отношений       в создании благоприятной для развития социокультурной среды и являетесь примером для других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7,0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3.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социальному развитию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322C03" w:rsidRDefault="00F0753E" w:rsidP="00187864">
            <w:pPr>
              <w:jc w:val="center"/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7,5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7,5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3.1.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Понимает, что быть социально развитым человеком хорошо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</w:t>
            </w:r>
            <w:r w:rsidRPr="0032600D">
              <w:rPr>
                <w:color w:val="000000"/>
              </w:rPr>
              <w:t>0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3.2.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Осознает, что социальное развитие — это ценно для успеха в жизни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7,7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3.3.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Нравится быть социально развитым человеком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3.4.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своего потенциала социальной ответственности в образовательной организации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7,7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3.5.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Делится своими достижениями по развитию потенциала социальной ответственности при поддержке образовательной организации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7,0</w:t>
            </w:r>
          </w:p>
        </w:tc>
      </w:tr>
      <w:tr w:rsidR="00F0753E" w:rsidRPr="002D691F">
        <w:trPr>
          <w:trHeight w:val="705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3.6.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Анализирует свои результаты в развитии потенциала социальной ответственности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7,0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3.7.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Стремится к новым достижениям по развитию потенциала социальной     ответственности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3.8.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Занимается дополнительно развитием потенциала социальной                  ответственности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6,3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3.9.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Самостоятельно делает осознанный выбор в пользу развития потенциала социальной ответственности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7,7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3.10.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</w:pPr>
            <w:r w:rsidRPr="002D691F">
              <w:rPr>
                <w:i/>
                <w:iCs/>
              </w:rPr>
              <w:t>Успешно сотрудничает со всеми участниками образовательных отношений в проявлении индивидуальной и коллективной социальной ответственности и являетесь примером для других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7,7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4.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интеллектуальному развитию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4.1.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Понимает, что быть любознательным человеком хорошо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9,3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4.2.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Осознает, что развиваться интеллектуально - это ценно для успеха в жизни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4.3.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Нравится быть интеллектуально развитыми людьми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9,0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4.4.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своего интеллектуального потенциала в образовательной организации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4.5.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Делится своими достижениями по развитию интеллектуального потенциала       при поддержке образовательной организации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7,7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4.6.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</w:pPr>
            <w:r w:rsidRPr="002D691F">
              <w:rPr>
                <w:i/>
                <w:iCs/>
              </w:rPr>
              <w:t xml:space="preserve">Умеет анализировать свои результаты в развитии интеллектуального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7,3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4.7.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Стремится к новым достижениям по развитию    интеллектуального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8,7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4.8.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Занимается дополнительно развитием интеллектуального потенциала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8,0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4.9.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Самостоятельно делает осознанный выбор в пользу развития интеллектуального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</w:t>
            </w:r>
            <w:r w:rsidRPr="0032600D">
              <w:rPr>
                <w:color w:val="000000"/>
              </w:rPr>
              <w:t>,0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4.10.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Успешно сотрудничает со всеми участниками образовательных отношений по развитию интеллектуального потенциала и являетесь примером для других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7,7</w:t>
            </w:r>
          </w:p>
        </w:tc>
      </w:tr>
      <w:tr w:rsidR="00F0753E" w:rsidRPr="002D691F">
        <w:trPr>
          <w:trHeight w:val="14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5.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Оцените свой уровень знаний, умений, навыков и формирования компетенций по семейному развитию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322C03" w:rsidRDefault="00F0753E" w:rsidP="00187864">
            <w:pPr>
              <w:jc w:val="center"/>
            </w:pPr>
            <w:r w:rsidRPr="00322C03"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7,5</w:t>
            </w:r>
          </w:p>
        </w:tc>
      </w:tr>
      <w:tr w:rsidR="00F0753E" w:rsidRPr="002D691F">
        <w:trPr>
          <w:trHeight w:val="622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5.1.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 Понимает, что быть членом семьи хорошо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9,7</w:t>
            </w:r>
          </w:p>
        </w:tc>
      </w:tr>
      <w:tr w:rsidR="00F0753E" w:rsidRPr="002D691F">
        <w:trPr>
          <w:trHeight w:val="985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5.2.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 Осознает, что семья - это одна из главных ценностей жизни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9,3</w:t>
            </w:r>
          </w:p>
        </w:tc>
      </w:tr>
      <w:tr w:rsidR="00F0753E" w:rsidRPr="002D691F">
        <w:trPr>
          <w:trHeight w:val="446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5.3.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Нравится быть в семье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9,7</w:t>
            </w:r>
          </w:p>
        </w:tc>
      </w:tr>
      <w:tr w:rsidR="00F0753E" w:rsidRPr="002D691F">
        <w:trPr>
          <w:trHeight w:val="606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5.4.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своего семейного потенциала в образовательной организации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7,0</w:t>
            </w:r>
          </w:p>
        </w:tc>
      </w:tr>
      <w:tr w:rsidR="00F0753E" w:rsidRPr="002D691F">
        <w:trPr>
          <w:trHeight w:val="343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5.5.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Делится своими достижениями по развитию своего семейного потенциала при поддержке образовательной организации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6,7</w:t>
            </w:r>
          </w:p>
        </w:tc>
      </w:tr>
      <w:tr w:rsidR="00F0753E" w:rsidRPr="002D691F">
        <w:trPr>
          <w:trHeight w:val="68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5.6.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Анализирует свои результаты в развитии семейного потенциала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6,3</w:t>
            </w:r>
          </w:p>
        </w:tc>
      </w:tr>
      <w:tr w:rsidR="00F0753E" w:rsidRPr="002D691F">
        <w:trPr>
          <w:trHeight w:val="68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5.7.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 Стремится к новым достижениям по развитию семейного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7,0</w:t>
            </w:r>
          </w:p>
        </w:tc>
      </w:tr>
      <w:tr w:rsidR="00F0753E" w:rsidRPr="002D691F">
        <w:trPr>
          <w:trHeight w:val="684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5.8.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Занимается дополнительно развитием семейного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5,3</w:t>
            </w:r>
          </w:p>
        </w:tc>
      </w:tr>
      <w:tr w:rsidR="00F0753E" w:rsidRPr="002D691F">
        <w:trPr>
          <w:trHeight w:val="921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5.9.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Самостоятельно делает осознанный выбор в пользу развития семейного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6,7</w:t>
            </w:r>
          </w:p>
        </w:tc>
      </w:tr>
      <w:tr w:rsidR="00F0753E" w:rsidRPr="002D691F">
        <w:trPr>
          <w:trHeight w:val="1383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5.10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Успешно сотрудничает со всеми участниками образовательных отношений по развитию семейного потенциала и являетесь примером для других                                                        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7,3</w:t>
            </w:r>
          </w:p>
        </w:tc>
      </w:tr>
      <w:tr w:rsidR="00F0753E" w:rsidRPr="002D691F">
        <w:trPr>
          <w:trHeight w:val="343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</w:p>
          <w:p w:rsidR="00F0753E" w:rsidRPr="002D691F" w:rsidRDefault="00F0753E" w:rsidP="00187864">
            <w:pPr>
              <w:jc w:val="center"/>
            </w:pPr>
            <w:r w:rsidRPr="002D691F">
              <w:t>6.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духовно-нравственному развитию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7,3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</w:p>
          <w:p w:rsidR="00F0753E" w:rsidRPr="002D691F" w:rsidRDefault="00F0753E" w:rsidP="00187864">
            <w:pPr>
              <w:jc w:val="center"/>
            </w:pPr>
            <w:r w:rsidRPr="002D691F">
              <w:t>6.1.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Понимает, что быть духовно-нравственным человеком хорошо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8,3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</w:p>
          <w:p w:rsidR="00F0753E" w:rsidRPr="002D691F" w:rsidRDefault="00F0753E" w:rsidP="00187864">
            <w:pPr>
              <w:jc w:val="center"/>
            </w:pPr>
          </w:p>
          <w:p w:rsidR="00F0753E" w:rsidRPr="002D691F" w:rsidRDefault="00F0753E" w:rsidP="00187864">
            <w:pPr>
              <w:jc w:val="center"/>
            </w:pPr>
            <w:r w:rsidRPr="002D691F">
              <w:t>6.2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Осознает, что развиваться духовно и нравственно — это ценно для успеха в    жизни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6.3.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Нравится быть духовно-нравственными людьми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6.4.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своего духовно-нравственного потенциала в образовательной организации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7,3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6.5.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Делится своими достижениями по развитию своего духовно-нравственного потенциала при поддержке образовательной организации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7,3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6.6.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Анализирует свои результаты в развитии духовно-нравственного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7,3</w:t>
            </w:r>
          </w:p>
        </w:tc>
      </w:tr>
      <w:tr w:rsidR="00F0753E" w:rsidRPr="002D691F">
        <w:trPr>
          <w:trHeight w:val="523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6.7.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Стремится к новым достижениям по развитию духовно-нравственного   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6,7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6.8.</w:t>
            </w:r>
          </w:p>
          <w:p w:rsidR="00F0753E" w:rsidRPr="002D691F" w:rsidRDefault="00F0753E" w:rsidP="00187864">
            <w:pPr>
              <w:jc w:val="center"/>
            </w:pPr>
          </w:p>
        </w:tc>
        <w:tc>
          <w:tcPr>
            <w:tcW w:w="1701" w:type="dxa"/>
          </w:tcPr>
          <w:p w:rsidR="00F0753E" w:rsidRPr="002D691F" w:rsidRDefault="00F0753E" w:rsidP="00187864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Занимается дополнительно развитием духовно-нравственного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6,7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6.9.</w:t>
            </w:r>
          </w:p>
          <w:p w:rsidR="00F0753E" w:rsidRPr="002D691F" w:rsidRDefault="00F0753E" w:rsidP="00187864">
            <w:pPr>
              <w:jc w:val="center"/>
            </w:pPr>
          </w:p>
        </w:tc>
        <w:tc>
          <w:tcPr>
            <w:tcW w:w="1701" w:type="dxa"/>
          </w:tcPr>
          <w:p w:rsidR="00F0753E" w:rsidRPr="002D691F" w:rsidRDefault="00F0753E" w:rsidP="00187864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Самостоятельно делает осознанный выбор в пользу развития духовно-  нравственного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6,3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6.10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Успешно сотрудничает со всеми участниками образовательных отношений по развитию духовно-нравственного потенциала и являетесь примером для других                                                        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7.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профессиональному развитию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7,4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7,1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7.1.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 Понимает, что быть профессиональным человеком - «мастером своего дела» хорошо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9,0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7.2.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Осознает, что профессиональное развитие — это ценно для успеха в жизни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9,0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7.3.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Нравится будущая профессия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7,7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7.4.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профессионального потенциала в образовательной организации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</w:t>
            </w:r>
            <w:r w:rsidRPr="0032600D">
              <w:rPr>
                <w:color w:val="000000"/>
              </w:rPr>
              <w:t>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7.5.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Делится своими достижениями по развитию своего профессионального потенциала при поддержке образовательной организации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</w:t>
            </w:r>
            <w:r w:rsidRPr="0032600D">
              <w:rPr>
                <w:color w:val="000000"/>
              </w:rPr>
              <w:t>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7.6.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Умеет анализировать свои результаты в развитии профессионального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6</w:t>
            </w:r>
            <w:r w:rsidRPr="0032600D">
              <w:rPr>
                <w:color w:val="000000"/>
              </w:rPr>
              <w:t>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7.7.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Стремится к новым достижениям по развитию профессионального потенциала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7,6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7.8.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Занимается дополнительно развитием профессионального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5,3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7.9.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Самостоятельно делает осознанный выбор в пользу развития профессионального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6,3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7.10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Успешно сотрудничаете со всеми участниками образовательных отношений по развитию профессионального потенциала и являетесь примером для других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6</w:t>
            </w:r>
            <w:r w:rsidRPr="0032600D">
              <w:rPr>
                <w:color w:val="000000"/>
              </w:rPr>
              <w:t>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8.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творческому развитию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8,1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7,7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8.1.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Понимает, что быть творческим человеком хорошо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7,6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8.2.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</w:pPr>
            <w:r w:rsidRPr="002D691F">
              <w:rPr>
                <w:i/>
                <w:iCs/>
              </w:rPr>
              <w:t>Осознает, что творческое развитие — это ценно для успеха в жизни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7,3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8.3.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Нравится быть творческим человеком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7,6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8.4.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творческого потенциала в образовательной организации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8.5.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Делится своими достижениями по развитию своего творческого потенциала при поддержке образовательной организации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8,3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8.6.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Анализирует свои результаты в развитии творческого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</w:t>
            </w:r>
            <w:r w:rsidRPr="0032600D">
              <w:rPr>
                <w:color w:val="000000"/>
              </w:rPr>
              <w:t>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8.7.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Стремится к новым достижениям по развитию творческого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8.8.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Занимается дополнительно развитием творческого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8,0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8.9.</w:t>
            </w: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Самостоятельно делает осознанный выбор в пользу развития творческого потенциала  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7,6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  <w:r w:rsidRPr="002D691F">
              <w:t>8.10</w:t>
            </w:r>
          </w:p>
        </w:tc>
        <w:tc>
          <w:tcPr>
            <w:tcW w:w="1701" w:type="dxa"/>
          </w:tcPr>
          <w:p w:rsidR="00F0753E" w:rsidRPr="002D691F" w:rsidRDefault="00F0753E" w:rsidP="00187864">
            <w:r w:rsidRPr="002D691F">
              <w:rPr>
                <w:i/>
                <w:iCs/>
              </w:rPr>
              <w:t>Успешно сотрудничает со всеми участниками образовательных отношений по развитию творческого потенциала и являетесь примером для других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1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F0753E" w:rsidRDefault="00F0753E" w:rsidP="00187864">
            <w:r>
              <w:rPr>
                <w:color w:val="000000"/>
              </w:rPr>
              <w:t>7,3</w:t>
            </w:r>
          </w:p>
        </w:tc>
      </w:tr>
      <w:tr w:rsidR="00F0753E" w:rsidRPr="002D691F">
        <w:trPr>
          <w:trHeight w:val="907"/>
        </w:trPr>
        <w:tc>
          <w:tcPr>
            <w:tcW w:w="606" w:type="dxa"/>
          </w:tcPr>
          <w:p w:rsidR="00F0753E" w:rsidRPr="002D691F" w:rsidRDefault="00F0753E" w:rsidP="00187864">
            <w:pPr>
              <w:jc w:val="center"/>
            </w:pPr>
          </w:p>
        </w:tc>
        <w:tc>
          <w:tcPr>
            <w:tcW w:w="1701" w:type="dxa"/>
          </w:tcPr>
          <w:p w:rsidR="00F0753E" w:rsidRPr="002D691F" w:rsidRDefault="00F0753E" w:rsidP="00187864">
            <w:pPr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Итого среднее значение по показателям  от общего количества участников опроса</w:t>
            </w:r>
          </w:p>
        </w:tc>
        <w:tc>
          <w:tcPr>
            <w:tcW w:w="6019" w:type="dxa"/>
            <w:gridSpan w:val="10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6,1</w:t>
            </w:r>
          </w:p>
        </w:tc>
        <w:tc>
          <w:tcPr>
            <w:tcW w:w="6019" w:type="dxa"/>
            <w:gridSpan w:val="10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F0753E" w:rsidRPr="002D691F" w:rsidRDefault="00F0753E" w:rsidP="001878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7,4</w:t>
            </w:r>
          </w:p>
        </w:tc>
      </w:tr>
    </w:tbl>
    <w:p w:rsidR="00F0753E" w:rsidRPr="002D691F" w:rsidRDefault="00F0753E" w:rsidP="007C1D67">
      <w:pPr>
        <w:ind w:right="-598"/>
        <w:jc w:val="both"/>
        <w:rPr>
          <w:b/>
          <w:bCs/>
          <w:lang w:eastAsia="en-US"/>
        </w:rPr>
      </w:pPr>
    </w:p>
    <w:p w:rsidR="00F0753E" w:rsidRPr="002D691F" w:rsidRDefault="00F0753E" w:rsidP="007C1D67">
      <w:pPr>
        <w:ind w:left="720"/>
        <w:jc w:val="center"/>
        <w:rPr>
          <w:b/>
          <w:bCs/>
          <w:lang w:eastAsia="en-US"/>
        </w:rPr>
      </w:pPr>
      <w:r w:rsidRPr="002D691F">
        <w:rPr>
          <w:b/>
          <w:bCs/>
          <w:lang w:eastAsia="en-US"/>
        </w:rPr>
        <w:t xml:space="preserve">Свод результатов оценки </w:t>
      </w:r>
      <w:r w:rsidRPr="007C1D67">
        <w:rPr>
          <w:b/>
          <w:bCs/>
          <w:lang w:eastAsia="en-US"/>
        </w:rPr>
        <w:t>родителями (законными представителями)</w:t>
      </w:r>
      <w:r w:rsidRPr="002D691F">
        <w:rPr>
          <w:b/>
          <w:bCs/>
          <w:lang w:eastAsia="en-US"/>
        </w:rPr>
        <w:t xml:space="preserve"> степени развития личности, приобретения знаний, умений, навыков и формирования компетенций у обучающихся и самооценки своего вклада в развитие обучающихся</w:t>
      </w:r>
    </w:p>
    <w:p w:rsidR="00F0753E" w:rsidRPr="002D691F" w:rsidRDefault="00F0753E" w:rsidP="007C1D67">
      <w:pPr>
        <w:rPr>
          <w:b/>
          <w:bCs/>
          <w:lang w:eastAsia="en-US"/>
        </w:rPr>
      </w:pPr>
    </w:p>
    <w:tbl>
      <w:tblPr>
        <w:tblW w:w="15735" w:type="dxa"/>
        <w:tblInd w:w="-106" w:type="dxa"/>
        <w:tblLook w:val="00A0"/>
      </w:tblPr>
      <w:tblGrid>
        <w:gridCol w:w="568"/>
        <w:gridCol w:w="4490"/>
        <w:gridCol w:w="1294"/>
        <w:gridCol w:w="1303"/>
        <w:gridCol w:w="851"/>
        <w:gridCol w:w="708"/>
        <w:gridCol w:w="3686"/>
        <w:gridCol w:w="1418"/>
        <w:gridCol w:w="1417"/>
      </w:tblGrid>
      <w:tr w:rsidR="00F0753E" w:rsidRPr="002D691F">
        <w:tc>
          <w:tcPr>
            <w:tcW w:w="568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  <w:r w:rsidRPr="002D691F">
              <w:rPr>
                <w:lang w:eastAsia="en-US"/>
              </w:rPr>
              <w:t>№</w:t>
            </w:r>
          </w:p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  <w:r w:rsidRPr="002D691F">
              <w:rPr>
                <w:lang w:eastAsia="en-US"/>
              </w:rPr>
              <w:t>п/п</w:t>
            </w:r>
          </w:p>
        </w:tc>
        <w:tc>
          <w:tcPr>
            <w:tcW w:w="4490" w:type="dxa"/>
          </w:tcPr>
          <w:p w:rsidR="00F0753E" w:rsidRPr="002D691F" w:rsidRDefault="00F0753E" w:rsidP="00187864">
            <w:pPr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Структурные компоненты формирования компетенций</w:t>
            </w:r>
          </w:p>
        </w:tc>
        <w:tc>
          <w:tcPr>
            <w:tcW w:w="1294" w:type="dxa"/>
          </w:tcPr>
          <w:p w:rsidR="00F0753E" w:rsidRPr="002D691F" w:rsidRDefault="00F0753E" w:rsidP="00187864">
            <w:pPr>
              <w:ind w:right="-1745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Среднее</w:t>
            </w:r>
          </w:p>
          <w:p w:rsidR="00F0753E" w:rsidRPr="002D691F" w:rsidRDefault="00F0753E" w:rsidP="00187864">
            <w:pPr>
              <w:ind w:right="-1745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значение по</w:t>
            </w:r>
          </w:p>
          <w:p w:rsidR="00F0753E" w:rsidRPr="002D691F" w:rsidRDefault="00F0753E" w:rsidP="00187864">
            <w:pPr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оценке развития</w:t>
            </w:r>
          </w:p>
          <w:p w:rsidR="00F0753E" w:rsidRPr="002D691F" w:rsidRDefault="00F0753E" w:rsidP="00187864">
            <w:pPr>
              <w:ind w:right="-1745"/>
              <w:rPr>
                <w:b/>
                <w:b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обучающихся</w:t>
            </w:r>
          </w:p>
        </w:tc>
        <w:tc>
          <w:tcPr>
            <w:tcW w:w="1303" w:type="dxa"/>
          </w:tcPr>
          <w:p w:rsidR="00F0753E" w:rsidRPr="002D691F" w:rsidRDefault="00F0753E" w:rsidP="00187864">
            <w:pPr>
              <w:ind w:right="-1745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Среднее</w:t>
            </w:r>
          </w:p>
          <w:p w:rsidR="00F0753E" w:rsidRPr="002D691F" w:rsidRDefault="00F0753E" w:rsidP="00187864">
            <w:pPr>
              <w:ind w:right="-1745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значение по</w:t>
            </w:r>
          </w:p>
          <w:p w:rsidR="00F0753E" w:rsidRPr="002D691F" w:rsidRDefault="00F0753E" w:rsidP="00187864">
            <w:pPr>
              <w:ind w:right="-1745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самооценке</w:t>
            </w:r>
          </w:p>
          <w:p w:rsidR="00F0753E" w:rsidRPr="002D691F" w:rsidRDefault="00F0753E" w:rsidP="00187864">
            <w:pPr>
              <w:ind w:right="-1745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своего</w:t>
            </w:r>
          </w:p>
          <w:p w:rsidR="00F0753E" w:rsidRPr="002D691F" w:rsidRDefault="00F0753E" w:rsidP="00187864">
            <w:pPr>
              <w:ind w:right="-1745"/>
              <w:rPr>
                <w:b/>
                <w:b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вклада в развитие</w:t>
            </w:r>
          </w:p>
        </w:tc>
        <w:tc>
          <w:tcPr>
            <w:tcW w:w="851" w:type="dxa"/>
          </w:tcPr>
          <w:p w:rsidR="00F0753E" w:rsidRPr="002D691F" w:rsidRDefault="00F0753E" w:rsidP="00187864">
            <w:pPr>
              <w:ind w:right="-1745"/>
              <w:jc w:val="both"/>
              <w:rPr>
                <w:i/>
                <w:iCs/>
                <w:lang w:eastAsia="en-US"/>
              </w:rPr>
            </w:pPr>
          </w:p>
        </w:tc>
        <w:tc>
          <w:tcPr>
            <w:tcW w:w="708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  <w:r w:rsidRPr="002D691F">
              <w:rPr>
                <w:lang w:eastAsia="en-US"/>
              </w:rPr>
              <w:t>№</w:t>
            </w:r>
          </w:p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  <w:r w:rsidRPr="002D691F">
              <w:rPr>
                <w:lang w:eastAsia="en-US"/>
              </w:rPr>
              <w:t>п/п</w:t>
            </w:r>
          </w:p>
        </w:tc>
        <w:tc>
          <w:tcPr>
            <w:tcW w:w="3686" w:type="dxa"/>
          </w:tcPr>
          <w:p w:rsidR="00F0753E" w:rsidRPr="002D691F" w:rsidRDefault="00F0753E" w:rsidP="00187864">
            <w:pPr>
              <w:ind w:right="-1745"/>
              <w:jc w:val="both"/>
              <w:rPr>
                <w:lang w:eastAsia="en-US"/>
              </w:rPr>
            </w:pPr>
            <w:r w:rsidRPr="002D691F">
              <w:rPr>
                <w:lang w:eastAsia="en-US"/>
              </w:rPr>
              <w:t>Основные направление развития</w:t>
            </w:r>
          </w:p>
        </w:tc>
        <w:tc>
          <w:tcPr>
            <w:tcW w:w="1418" w:type="dxa"/>
          </w:tcPr>
          <w:p w:rsidR="00F0753E" w:rsidRPr="002D691F" w:rsidRDefault="00F0753E" w:rsidP="00187864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Среднее</w:t>
            </w:r>
          </w:p>
          <w:p w:rsidR="00F0753E" w:rsidRPr="002D691F" w:rsidRDefault="00F0753E" w:rsidP="00187864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значение по</w:t>
            </w:r>
          </w:p>
          <w:p w:rsidR="00F0753E" w:rsidRPr="002D691F" w:rsidRDefault="00F0753E" w:rsidP="00187864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оценке развития</w:t>
            </w:r>
          </w:p>
          <w:p w:rsidR="00F0753E" w:rsidRPr="002D691F" w:rsidRDefault="00F0753E" w:rsidP="00187864">
            <w:pPr>
              <w:ind w:right="-1745"/>
              <w:jc w:val="both"/>
              <w:rPr>
                <w:b/>
                <w:b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обучающихся</w:t>
            </w:r>
          </w:p>
        </w:tc>
        <w:tc>
          <w:tcPr>
            <w:tcW w:w="1417" w:type="dxa"/>
          </w:tcPr>
          <w:p w:rsidR="00F0753E" w:rsidRPr="002D691F" w:rsidRDefault="00F0753E" w:rsidP="00187864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Среднее</w:t>
            </w:r>
          </w:p>
          <w:p w:rsidR="00F0753E" w:rsidRPr="002D691F" w:rsidRDefault="00F0753E" w:rsidP="00187864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значение по</w:t>
            </w:r>
          </w:p>
          <w:p w:rsidR="00F0753E" w:rsidRPr="002D691F" w:rsidRDefault="00F0753E" w:rsidP="00187864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самооценке</w:t>
            </w:r>
          </w:p>
          <w:p w:rsidR="00F0753E" w:rsidRPr="002D691F" w:rsidRDefault="00F0753E" w:rsidP="00187864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 xml:space="preserve">своего </w:t>
            </w:r>
          </w:p>
          <w:p w:rsidR="00F0753E" w:rsidRPr="002D691F" w:rsidRDefault="00F0753E" w:rsidP="00187864">
            <w:pPr>
              <w:ind w:right="-1745"/>
              <w:jc w:val="both"/>
              <w:rPr>
                <w:b/>
                <w:b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вклада</w:t>
            </w:r>
          </w:p>
        </w:tc>
      </w:tr>
      <w:tr w:rsidR="00F0753E" w:rsidRPr="002D691F">
        <w:trPr>
          <w:trHeight w:val="240"/>
        </w:trPr>
        <w:tc>
          <w:tcPr>
            <w:tcW w:w="56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1</w:t>
            </w:r>
          </w:p>
        </w:tc>
        <w:tc>
          <w:tcPr>
            <w:tcW w:w="4490" w:type="dxa"/>
          </w:tcPr>
          <w:p w:rsidR="00F0753E" w:rsidRPr="002D691F" w:rsidRDefault="00F0753E" w:rsidP="00187864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Понимает, быть развитым хорошо</w:t>
            </w:r>
          </w:p>
        </w:tc>
        <w:tc>
          <w:tcPr>
            <w:tcW w:w="1294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>
              <w:rPr>
                <w:lang w:eastAsia="en-US"/>
              </w:rPr>
              <w:t>8,6</w:t>
            </w:r>
          </w:p>
        </w:tc>
        <w:tc>
          <w:tcPr>
            <w:tcW w:w="1303" w:type="dxa"/>
          </w:tcPr>
          <w:p w:rsidR="00F0753E" w:rsidRDefault="00F0753E" w:rsidP="00187864">
            <w:r>
              <w:rPr>
                <w:lang w:eastAsia="en-US"/>
              </w:rPr>
              <w:t>8,8</w:t>
            </w:r>
          </w:p>
        </w:tc>
        <w:tc>
          <w:tcPr>
            <w:tcW w:w="851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1</w:t>
            </w:r>
          </w:p>
        </w:tc>
        <w:tc>
          <w:tcPr>
            <w:tcW w:w="3686" w:type="dxa"/>
          </w:tcPr>
          <w:p w:rsidR="00F0753E" w:rsidRPr="002D691F" w:rsidRDefault="00F0753E" w:rsidP="00187864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Физическое развитие</w:t>
            </w:r>
          </w:p>
          <w:p w:rsidR="00F0753E" w:rsidRPr="002D691F" w:rsidRDefault="00F0753E" w:rsidP="00187864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F0753E" w:rsidRDefault="00F0753E" w:rsidP="00187864">
            <w:r>
              <w:rPr>
                <w:lang w:eastAsia="en-US"/>
              </w:rPr>
              <w:t>6,5</w:t>
            </w:r>
          </w:p>
        </w:tc>
        <w:tc>
          <w:tcPr>
            <w:tcW w:w="1417" w:type="dxa"/>
          </w:tcPr>
          <w:p w:rsidR="00F0753E" w:rsidRDefault="00F0753E" w:rsidP="00187864">
            <w:r>
              <w:rPr>
                <w:lang w:eastAsia="en-US"/>
              </w:rPr>
              <w:t>6,2</w:t>
            </w:r>
          </w:p>
        </w:tc>
      </w:tr>
      <w:tr w:rsidR="00F0753E" w:rsidRPr="002D691F">
        <w:tc>
          <w:tcPr>
            <w:tcW w:w="56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2</w:t>
            </w:r>
          </w:p>
        </w:tc>
        <w:tc>
          <w:tcPr>
            <w:tcW w:w="4490" w:type="dxa"/>
          </w:tcPr>
          <w:p w:rsidR="00F0753E" w:rsidRPr="002D691F" w:rsidRDefault="00F0753E" w:rsidP="00187864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Осознает, что это ценно для успеха в жизни</w:t>
            </w:r>
          </w:p>
        </w:tc>
        <w:tc>
          <w:tcPr>
            <w:tcW w:w="1294" w:type="dxa"/>
          </w:tcPr>
          <w:p w:rsidR="00F0753E" w:rsidRDefault="00F0753E" w:rsidP="00187864">
            <w:r>
              <w:rPr>
                <w:lang w:eastAsia="en-US"/>
              </w:rPr>
              <w:t>8,3</w:t>
            </w:r>
          </w:p>
        </w:tc>
        <w:tc>
          <w:tcPr>
            <w:tcW w:w="1303" w:type="dxa"/>
          </w:tcPr>
          <w:p w:rsidR="00F0753E" w:rsidRDefault="00F0753E" w:rsidP="00187864">
            <w:r>
              <w:rPr>
                <w:lang w:eastAsia="en-US"/>
              </w:rPr>
              <w:t>8,4</w:t>
            </w:r>
          </w:p>
        </w:tc>
        <w:tc>
          <w:tcPr>
            <w:tcW w:w="851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2</w:t>
            </w:r>
          </w:p>
        </w:tc>
        <w:tc>
          <w:tcPr>
            <w:tcW w:w="3686" w:type="dxa"/>
          </w:tcPr>
          <w:p w:rsidR="00F0753E" w:rsidRPr="002D691F" w:rsidRDefault="00F0753E" w:rsidP="00187864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Культурное развитие</w:t>
            </w:r>
          </w:p>
          <w:p w:rsidR="00F0753E" w:rsidRPr="002D691F" w:rsidRDefault="00F0753E" w:rsidP="00187864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F0753E" w:rsidRDefault="00F0753E" w:rsidP="00187864">
            <w:r>
              <w:rPr>
                <w:lang w:eastAsia="en-US"/>
              </w:rPr>
              <w:t>8</w:t>
            </w:r>
            <w:r w:rsidRPr="00E33D77">
              <w:rPr>
                <w:lang w:eastAsia="en-US"/>
              </w:rPr>
              <w:t>,0</w:t>
            </w:r>
          </w:p>
        </w:tc>
        <w:tc>
          <w:tcPr>
            <w:tcW w:w="1417" w:type="dxa"/>
          </w:tcPr>
          <w:p w:rsidR="00F0753E" w:rsidRDefault="00F0753E" w:rsidP="00187864">
            <w:r>
              <w:rPr>
                <w:lang w:eastAsia="en-US"/>
              </w:rPr>
              <w:t>7,9</w:t>
            </w:r>
          </w:p>
        </w:tc>
      </w:tr>
      <w:tr w:rsidR="00F0753E" w:rsidRPr="002D691F">
        <w:tc>
          <w:tcPr>
            <w:tcW w:w="56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3</w:t>
            </w:r>
          </w:p>
        </w:tc>
        <w:tc>
          <w:tcPr>
            <w:tcW w:w="4490" w:type="dxa"/>
          </w:tcPr>
          <w:p w:rsidR="00F0753E" w:rsidRPr="002D691F" w:rsidRDefault="00F0753E" w:rsidP="00187864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Нравится быть развитым</w:t>
            </w:r>
          </w:p>
        </w:tc>
        <w:tc>
          <w:tcPr>
            <w:tcW w:w="1294" w:type="dxa"/>
          </w:tcPr>
          <w:p w:rsidR="00F0753E" w:rsidRDefault="00F0753E" w:rsidP="00187864">
            <w:r>
              <w:rPr>
                <w:lang w:eastAsia="en-US"/>
              </w:rPr>
              <w:t>8,3</w:t>
            </w:r>
          </w:p>
        </w:tc>
        <w:tc>
          <w:tcPr>
            <w:tcW w:w="1303" w:type="dxa"/>
          </w:tcPr>
          <w:p w:rsidR="00F0753E" w:rsidRDefault="00F0753E" w:rsidP="00187864">
            <w:r>
              <w:rPr>
                <w:lang w:eastAsia="en-US"/>
              </w:rPr>
              <w:t>8,4</w:t>
            </w:r>
          </w:p>
        </w:tc>
        <w:tc>
          <w:tcPr>
            <w:tcW w:w="851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3</w:t>
            </w:r>
          </w:p>
        </w:tc>
        <w:tc>
          <w:tcPr>
            <w:tcW w:w="3686" w:type="dxa"/>
          </w:tcPr>
          <w:p w:rsidR="00F0753E" w:rsidRPr="002D691F" w:rsidRDefault="00F0753E" w:rsidP="00187864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Социальное развитие</w:t>
            </w:r>
          </w:p>
          <w:p w:rsidR="00F0753E" w:rsidRPr="002D691F" w:rsidRDefault="00F0753E" w:rsidP="00187864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F0753E" w:rsidRDefault="00F0753E" w:rsidP="00187864">
            <w:r>
              <w:rPr>
                <w:lang w:eastAsia="en-US"/>
              </w:rPr>
              <w:t>7,5</w:t>
            </w:r>
          </w:p>
        </w:tc>
        <w:tc>
          <w:tcPr>
            <w:tcW w:w="1417" w:type="dxa"/>
          </w:tcPr>
          <w:p w:rsidR="00F0753E" w:rsidRDefault="00F0753E" w:rsidP="00187864">
            <w:r>
              <w:rPr>
                <w:lang w:eastAsia="en-US"/>
              </w:rPr>
              <w:t>7,5</w:t>
            </w:r>
          </w:p>
        </w:tc>
      </w:tr>
      <w:tr w:rsidR="00F0753E" w:rsidRPr="002D691F">
        <w:tc>
          <w:tcPr>
            <w:tcW w:w="56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4</w:t>
            </w:r>
          </w:p>
        </w:tc>
        <w:tc>
          <w:tcPr>
            <w:tcW w:w="4490" w:type="dxa"/>
          </w:tcPr>
          <w:p w:rsidR="00F0753E" w:rsidRPr="002D691F" w:rsidRDefault="00F0753E" w:rsidP="00187864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Нравятся занятия по развитию потенциала в образовательной организации</w:t>
            </w:r>
          </w:p>
        </w:tc>
        <w:tc>
          <w:tcPr>
            <w:tcW w:w="1294" w:type="dxa"/>
          </w:tcPr>
          <w:p w:rsidR="00F0753E" w:rsidRDefault="00F0753E" w:rsidP="00187864">
            <w:r>
              <w:rPr>
                <w:lang w:eastAsia="en-US"/>
              </w:rPr>
              <w:t>8,7</w:t>
            </w:r>
          </w:p>
        </w:tc>
        <w:tc>
          <w:tcPr>
            <w:tcW w:w="1303" w:type="dxa"/>
          </w:tcPr>
          <w:p w:rsidR="00F0753E" w:rsidRDefault="00F0753E" w:rsidP="00187864">
            <w:r>
              <w:rPr>
                <w:lang w:eastAsia="en-US"/>
              </w:rPr>
              <w:t>7,7</w:t>
            </w:r>
          </w:p>
        </w:tc>
        <w:tc>
          <w:tcPr>
            <w:tcW w:w="851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4</w:t>
            </w:r>
          </w:p>
        </w:tc>
        <w:tc>
          <w:tcPr>
            <w:tcW w:w="3686" w:type="dxa"/>
          </w:tcPr>
          <w:p w:rsidR="00F0753E" w:rsidRPr="002D691F" w:rsidRDefault="00F0753E" w:rsidP="00187864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Интеллектуальное развитие</w:t>
            </w:r>
          </w:p>
          <w:p w:rsidR="00F0753E" w:rsidRPr="002D691F" w:rsidRDefault="00F0753E" w:rsidP="00187864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F0753E" w:rsidRDefault="00F0753E" w:rsidP="00187864">
            <w:r>
              <w:rPr>
                <w:lang w:eastAsia="en-US"/>
              </w:rPr>
              <w:t>8,3</w:t>
            </w:r>
          </w:p>
        </w:tc>
        <w:tc>
          <w:tcPr>
            <w:tcW w:w="1417" w:type="dxa"/>
          </w:tcPr>
          <w:p w:rsidR="00F0753E" w:rsidRDefault="00F0753E" w:rsidP="00187864">
            <w:r>
              <w:rPr>
                <w:lang w:eastAsia="en-US"/>
              </w:rPr>
              <w:t>8,3</w:t>
            </w:r>
          </w:p>
        </w:tc>
      </w:tr>
      <w:tr w:rsidR="00F0753E" w:rsidRPr="002D691F">
        <w:tc>
          <w:tcPr>
            <w:tcW w:w="56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5</w:t>
            </w:r>
          </w:p>
        </w:tc>
        <w:tc>
          <w:tcPr>
            <w:tcW w:w="4490" w:type="dxa"/>
          </w:tcPr>
          <w:p w:rsidR="00F0753E" w:rsidRPr="002D691F" w:rsidRDefault="00F0753E" w:rsidP="00187864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Рассказывает о своих достижениях в образовательной организации</w:t>
            </w:r>
          </w:p>
        </w:tc>
        <w:tc>
          <w:tcPr>
            <w:tcW w:w="1294" w:type="dxa"/>
          </w:tcPr>
          <w:p w:rsidR="00F0753E" w:rsidRDefault="00F0753E" w:rsidP="00187864">
            <w:r>
              <w:rPr>
                <w:lang w:eastAsia="en-US"/>
              </w:rPr>
              <w:t>8,1</w:t>
            </w:r>
          </w:p>
        </w:tc>
        <w:tc>
          <w:tcPr>
            <w:tcW w:w="1303" w:type="dxa"/>
          </w:tcPr>
          <w:p w:rsidR="00F0753E" w:rsidRDefault="00F0753E" w:rsidP="00187864">
            <w:r>
              <w:rPr>
                <w:lang w:eastAsia="en-US"/>
              </w:rPr>
              <w:t>7,4</w:t>
            </w:r>
          </w:p>
        </w:tc>
        <w:tc>
          <w:tcPr>
            <w:tcW w:w="851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5</w:t>
            </w:r>
          </w:p>
        </w:tc>
        <w:tc>
          <w:tcPr>
            <w:tcW w:w="3686" w:type="dxa"/>
          </w:tcPr>
          <w:p w:rsidR="00F0753E" w:rsidRPr="002D691F" w:rsidRDefault="00F0753E" w:rsidP="00187864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Семейное развитие</w:t>
            </w:r>
          </w:p>
        </w:tc>
        <w:tc>
          <w:tcPr>
            <w:tcW w:w="1418" w:type="dxa"/>
          </w:tcPr>
          <w:p w:rsidR="00F0753E" w:rsidRDefault="00F0753E" w:rsidP="00187864">
            <w:r>
              <w:rPr>
                <w:lang w:eastAsia="en-US"/>
              </w:rPr>
              <w:t>7,7</w:t>
            </w:r>
          </w:p>
        </w:tc>
        <w:tc>
          <w:tcPr>
            <w:tcW w:w="1417" w:type="dxa"/>
          </w:tcPr>
          <w:p w:rsidR="00F0753E" w:rsidRDefault="00F0753E" w:rsidP="00187864">
            <w:r>
              <w:rPr>
                <w:lang w:eastAsia="en-US"/>
              </w:rPr>
              <w:t>7,5</w:t>
            </w:r>
          </w:p>
        </w:tc>
      </w:tr>
      <w:tr w:rsidR="00F0753E" w:rsidRPr="002D691F">
        <w:tc>
          <w:tcPr>
            <w:tcW w:w="56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6</w:t>
            </w:r>
          </w:p>
        </w:tc>
        <w:tc>
          <w:tcPr>
            <w:tcW w:w="4490" w:type="dxa"/>
          </w:tcPr>
          <w:p w:rsidR="00F0753E" w:rsidRPr="002D691F" w:rsidRDefault="00F0753E" w:rsidP="00187864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 xml:space="preserve">Умеет анализировать свои результаты </w:t>
            </w:r>
          </w:p>
        </w:tc>
        <w:tc>
          <w:tcPr>
            <w:tcW w:w="1294" w:type="dxa"/>
          </w:tcPr>
          <w:p w:rsidR="00F0753E" w:rsidRDefault="00F0753E" w:rsidP="00187864">
            <w:r>
              <w:rPr>
                <w:lang w:eastAsia="en-US"/>
              </w:rPr>
              <w:t>6,7</w:t>
            </w:r>
          </w:p>
        </w:tc>
        <w:tc>
          <w:tcPr>
            <w:tcW w:w="1303" w:type="dxa"/>
          </w:tcPr>
          <w:p w:rsidR="00F0753E" w:rsidRDefault="00F0753E" w:rsidP="00187864">
            <w:r>
              <w:rPr>
                <w:lang w:eastAsia="en-US"/>
              </w:rPr>
              <w:t>6,1</w:t>
            </w:r>
          </w:p>
        </w:tc>
        <w:tc>
          <w:tcPr>
            <w:tcW w:w="851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6</w:t>
            </w:r>
          </w:p>
        </w:tc>
        <w:tc>
          <w:tcPr>
            <w:tcW w:w="3686" w:type="dxa"/>
          </w:tcPr>
          <w:p w:rsidR="00F0753E" w:rsidRPr="002D691F" w:rsidRDefault="00F0753E" w:rsidP="00187864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Духовно-нравственное развитие</w:t>
            </w:r>
          </w:p>
          <w:p w:rsidR="00F0753E" w:rsidRPr="002D691F" w:rsidRDefault="00F0753E" w:rsidP="00187864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F0753E" w:rsidRDefault="00F0753E" w:rsidP="00187864">
            <w:r>
              <w:rPr>
                <w:lang w:eastAsia="en-US"/>
              </w:rPr>
              <w:t>7,3</w:t>
            </w:r>
          </w:p>
        </w:tc>
        <w:tc>
          <w:tcPr>
            <w:tcW w:w="1417" w:type="dxa"/>
          </w:tcPr>
          <w:p w:rsidR="00F0753E" w:rsidRDefault="00F0753E" w:rsidP="00187864">
            <w:r>
              <w:rPr>
                <w:lang w:eastAsia="en-US"/>
              </w:rPr>
              <w:t>7,3</w:t>
            </w:r>
          </w:p>
        </w:tc>
      </w:tr>
      <w:tr w:rsidR="00F0753E" w:rsidRPr="002D691F">
        <w:tc>
          <w:tcPr>
            <w:tcW w:w="56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7</w:t>
            </w:r>
          </w:p>
        </w:tc>
        <w:tc>
          <w:tcPr>
            <w:tcW w:w="4490" w:type="dxa"/>
          </w:tcPr>
          <w:p w:rsidR="00F0753E" w:rsidRPr="002D691F" w:rsidRDefault="00F0753E" w:rsidP="00187864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 xml:space="preserve">Стремится к новым достижениям </w:t>
            </w:r>
          </w:p>
        </w:tc>
        <w:tc>
          <w:tcPr>
            <w:tcW w:w="1294" w:type="dxa"/>
          </w:tcPr>
          <w:p w:rsidR="00F0753E" w:rsidRDefault="00F0753E" w:rsidP="00187864">
            <w:r>
              <w:rPr>
                <w:lang w:eastAsia="en-US"/>
              </w:rPr>
              <w:t>7,4</w:t>
            </w:r>
          </w:p>
        </w:tc>
        <w:tc>
          <w:tcPr>
            <w:tcW w:w="1303" w:type="dxa"/>
          </w:tcPr>
          <w:p w:rsidR="00F0753E" w:rsidRDefault="00F0753E" w:rsidP="00187864">
            <w:r>
              <w:rPr>
                <w:lang w:eastAsia="en-US"/>
              </w:rPr>
              <w:t>7,3</w:t>
            </w:r>
          </w:p>
        </w:tc>
        <w:tc>
          <w:tcPr>
            <w:tcW w:w="851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7</w:t>
            </w:r>
          </w:p>
        </w:tc>
        <w:tc>
          <w:tcPr>
            <w:tcW w:w="3686" w:type="dxa"/>
          </w:tcPr>
          <w:p w:rsidR="00F0753E" w:rsidRPr="002D691F" w:rsidRDefault="00F0753E" w:rsidP="00187864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 xml:space="preserve">Профессиональное развитие </w:t>
            </w:r>
          </w:p>
          <w:p w:rsidR="00F0753E" w:rsidRPr="002D691F" w:rsidRDefault="00F0753E" w:rsidP="00187864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F0753E" w:rsidRDefault="00F0753E" w:rsidP="00187864">
            <w:r>
              <w:rPr>
                <w:lang w:eastAsia="en-US"/>
              </w:rPr>
              <w:t>7,4</w:t>
            </w:r>
          </w:p>
        </w:tc>
        <w:tc>
          <w:tcPr>
            <w:tcW w:w="1417" w:type="dxa"/>
          </w:tcPr>
          <w:p w:rsidR="00F0753E" w:rsidRDefault="00F0753E" w:rsidP="00187864">
            <w:r>
              <w:rPr>
                <w:lang w:eastAsia="en-US"/>
              </w:rPr>
              <w:t>7,1</w:t>
            </w:r>
          </w:p>
        </w:tc>
      </w:tr>
      <w:tr w:rsidR="00F0753E" w:rsidRPr="002D691F">
        <w:tc>
          <w:tcPr>
            <w:tcW w:w="56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8</w:t>
            </w:r>
          </w:p>
        </w:tc>
        <w:tc>
          <w:tcPr>
            <w:tcW w:w="4490" w:type="dxa"/>
          </w:tcPr>
          <w:p w:rsidR="00F0753E" w:rsidRPr="002D691F" w:rsidRDefault="00F0753E" w:rsidP="00187864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Занимается дополнительно развитием потенциала</w:t>
            </w:r>
          </w:p>
        </w:tc>
        <w:tc>
          <w:tcPr>
            <w:tcW w:w="1294" w:type="dxa"/>
          </w:tcPr>
          <w:p w:rsidR="00F0753E" w:rsidRDefault="00F0753E" w:rsidP="00187864">
            <w:r>
              <w:rPr>
                <w:lang w:eastAsia="en-US"/>
              </w:rPr>
              <w:t>7,6</w:t>
            </w:r>
          </w:p>
        </w:tc>
        <w:tc>
          <w:tcPr>
            <w:tcW w:w="1303" w:type="dxa"/>
          </w:tcPr>
          <w:p w:rsidR="00F0753E" w:rsidRDefault="00F0753E" w:rsidP="00187864">
            <w:r>
              <w:rPr>
                <w:lang w:eastAsia="en-US"/>
              </w:rPr>
              <w:t>6,7</w:t>
            </w:r>
          </w:p>
        </w:tc>
        <w:tc>
          <w:tcPr>
            <w:tcW w:w="851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8</w:t>
            </w:r>
          </w:p>
        </w:tc>
        <w:tc>
          <w:tcPr>
            <w:tcW w:w="3686" w:type="dxa"/>
          </w:tcPr>
          <w:p w:rsidR="00F0753E" w:rsidRPr="002D691F" w:rsidRDefault="00F0753E" w:rsidP="00187864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Творческое развитие</w:t>
            </w:r>
          </w:p>
          <w:p w:rsidR="00F0753E" w:rsidRPr="002D691F" w:rsidRDefault="00F0753E" w:rsidP="00187864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F0753E" w:rsidRDefault="00F0753E" w:rsidP="00187864">
            <w:r>
              <w:rPr>
                <w:lang w:eastAsia="en-US"/>
              </w:rPr>
              <w:t>8,1</w:t>
            </w:r>
          </w:p>
        </w:tc>
        <w:tc>
          <w:tcPr>
            <w:tcW w:w="1417" w:type="dxa"/>
          </w:tcPr>
          <w:p w:rsidR="00F0753E" w:rsidRDefault="00F0753E" w:rsidP="00187864">
            <w:r>
              <w:rPr>
                <w:lang w:eastAsia="en-US"/>
              </w:rPr>
              <w:t>7,7</w:t>
            </w:r>
          </w:p>
        </w:tc>
      </w:tr>
      <w:tr w:rsidR="00F0753E" w:rsidRPr="002D691F">
        <w:tc>
          <w:tcPr>
            <w:tcW w:w="56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9</w:t>
            </w:r>
          </w:p>
        </w:tc>
        <w:tc>
          <w:tcPr>
            <w:tcW w:w="4490" w:type="dxa"/>
          </w:tcPr>
          <w:p w:rsidR="00F0753E" w:rsidRPr="002D691F" w:rsidRDefault="00F0753E" w:rsidP="00187864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Готов самостоятельно делать выбор в пользу развития</w:t>
            </w:r>
          </w:p>
        </w:tc>
        <w:tc>
          <w:tcPr>
            <w:tcW w:w="1294" w:type="dxa"/>
          </w:tcPr>
          <w:p w:rsidR="00F0753E" w:rsidRDefault="00F0753E" w:rsidP="00187864">
            <w:r>
              <w:rPr>
                <w:lang w:eastAsia="en-US"/>
              </w:rPr>
              <w:t>7,1</w:t>
            </w:r>
          </w:p>
        </w:tc>
        <w:tc>
          <w:tcPr>
            <w:tcW w:w="1303" w:type="dxa"/>
          </w:tcPr>
          <w:p w:rsidR="00F0753E" w:rsidRDefault="00F0753E" w:rsidP="00187864">
            <w:r>
              <w:rPr>
                <w:lang w:eastAsia="en-US"/>
              </w:rPr>
              <w:t>7,1</w:t>
            </w:r>
          </w:p>
        </w:tc>
        <w:tc>
          <w:tcPr>
            <w:tcW w:w="851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</w:p>
        </w:tc>
        <w:tc>
          <w:tcPr>
            <w:tcW w:w="3686" w:type="dxa"/>
          </w:tcPr>
          <w:p w:rsidR="00F0753E" w:rsidRPr="002D691F" w:rsidRDefault="00F0753E" w:rsidP="00187864">
            <w:pPr>
              <w:ind w:right="-598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418" w:type="dxa"/>
          </w:tcPr>
          <w:p w:rsidR="00F0753E" w:rsidRPr="002D691F" w:rsidRDefault="00F0753E" w:rsidP="00187864">
            <w:pPr>
              <w:ind w:right="-598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:rsidR="00F0753E" w:rsidRPr="002D691F" w:rsidRDefault="00F0753E" w:rsidP="00187864">
            <w:pPr>
              <w:ind w:right="-598"/>
              <w:jc w:val="both"/>
              <w:rPr>
                <w:b/>
                <w:bCs/>
                <w:lang w:eastAsia="en-US"/>
              </w:rPr>
            </w:pPr>
          </w:p>
        </w:tc>
      </w:tr>
      <w:tr w:rsidR="00F0753E" w:rsidRPr="002D691F">
        <w:tc>
          <w:tcPr>
            <w:tcW w:w="56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10</w:t>
            </w:r>
          </w:p>
        </w:tc>
        <w:tc>
          <w:tcPr>
            <w:tcW w:w="4490" w:type="dxa"/>
          </w:tcPr>
          <w:p w:rsidR="00F0753E" w:rsidRPr="002D691F" w:rsidRDefault="00F0753E" w:rsidP="00187864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Успешно сотрудничает со всеми участниками образовательных отношений и являетесь примером для других</w:t>
            </w:r>
          </w:p>
        </w:tc>
        <w:tc>
          <w:tcPr>
            <w:tcW w:w="1294" w:type="dxa"/>
          </w:tcPr>
          <w:p w:rsidR="00F0753E" w:rsidRDefault="00F0753E" w:rsidP="00187864">
            <w:r>
              <w:rPr>
                <w:lang w:eastAsia="en-US"/>
              </w:rPr>
              <w:t>7,5</w:t>
            </w:r>
          </w:p>
        </w:tc>
        <w:tc>
          <w:tcPr>
            <w:tcW w:w="1303" w:type="dxa"/>
          </w:tcPr>
          <w:p w:rsidR="00F0753E" w:rsidRDefault="00F0753E" w:rsidP="00187864">
            <w:r>
              <w:rPr>
                <w:lang w:eastAsia="en-US"/>
              </w:rPr>
              <w:t>7,3</w:t>
            </w:r>
          </w:p>
        </w:tc>
        <w:tc>
          <w:tcPr>
            <w:tcW w:w="851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</w:p>
        </w:tc>
        <w:tc>
          <w:tcPr>
            <w:tcW w:w="3686" w:type="dxa"/>
          </w:tcPr>
          <w:p w:rsidR="00F0753E" w:rsidRPr="002D691F" w:rsidRDefault="00F0753E" w:rsidP="00187864">
            <w:pPr>
              <w:ind w:right="-598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41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</w:p>
        </w:tc>
        <w:tc>
          <w:tcPr>
            <w:tcW w:w="1417" w:type="dxa"/>
          </w:tcPr>
          <w:p w:rsidR="00F0753E" w:rsidRPr="002D691F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</w:tr>
      <w:tr w:rsidR="00F0753E" w:rsidRPr="002D691F">
        <w:tc>
          <w:tcPr>
            <w:tcW w:w="56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</w:p>
        </w:tc>
        <w:tc>
          <w:tcPr>
            <w:tcW w:w="4490" w:type="dxa"/>
          </w:tcPr>
          <w:p w:rsidR="00F0753E" w:rsidRPr="000B3281" w:rsidRDefault="00F0753E" w:rsidP="00FA2C67">
            <w:pPr>
              <w:jc w:val="right"/>
              <w:rPr>
                <w:color w:val="000000"/>
              </w:rPr>
            </w:pPr>
            <w:r w:rsidRPr="000B3281">
              <w:rPr>
                <w:color w:val="000000"/>
              </w:rPr>
              <w:t>Всего</w:t>
            </w:r>
          </w:p>
        </w:tc>
        <w:tc>
          <w:tcPr>
            <w:tcW w:w="1294" w:type="dxa"/>
          </w:tcPr>
          <w:p w:rsidR="00F0753E" w:rsidRPr="000B3281" w:rsidRDefault="00F0753E" w:rsidP="00187864"/>
        </w:tc>
        <w:tc>
          <w:tcPr>
            <w:tcW w:w="1303" w:type="dxa"/>
          </w:tcPr>
          <w:p w:rsidR="00F0753E" w:rsidRPr="000B3281" w:rsidRDefault="00F0753E" w:rsidP="00187864"/>
        </w:tc>
        <w:tc>
          <w:tcPr>
            <w:tcW w:w="851" w:type="dxa"/>
          </w:tcPr>
          <w:p w:rsidR="00F0753E" w:rsidRPr="000B3281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F0753E" w:rsidRPr="000B3281" w:rsidRDefault="00F0753E" w:rsidP="00187864">
            <w:pPr>
              <w:ind w:right="-598"/>
              <w:rPr>
                <w:lang w:eastAsia="en-US"/>
              </w:rPr>
            </w:pPr>
          </w:p>
        </w:tc>
        <w:tc>
          <w:tcPr>
            <w:tcW w:w="3686" w:type="dxa"/>
          </w:tcPr>
          <w:p w:rsidR="00F0753E" w:rsidRPr="000B3281" w:rsidRDefault="00F0753E" w:rsidP="00187864">
            <w:pPr>
              <w:ind w:right="176"/>
              <w:jc w:val="right"/>
              <w:rPr>
                <w:lang w:eastAsia="en-US"/>
              </w:rPr>
            </w:pPr>
            <w:r w:rsidRPr="000B3281">
              <w:rPr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F0753E" w:rsidRPr="000B3281" w:rsidRDefault="00F0753E" w:rsidP="00187864">
            <w:pPr>
              <w:ind w:right="-598"/>
              <w:rPr>
                <w:lang w:eastAsia="en-US"/>
              </w:rPr>
            </w:pPr>
          </w:p>
        </w:tc>
        <w:tc>
          <w:tcPr>
            <w:tcW w:w="1417" w:type="dxa"/>
          </w:tcPr>
          <w:p w:rsidR="00F0753E" w:rsidRPr="00FA2C67" w:rsidRDefault="00F0753E" w:rsidP="00187864">
            <w:pPr>
              <w:ind w:right="-598"/>
              <w:jc w:val="both"/>
              <w:rPr>
                <w:highlight w:val="yellow"/>
                <w:lang w:eastAsia="en-US"/>
              </w:rPr>
            </w:pPr>
          </w:p>
        </w:tc>
      </w:tr>
      <w:tr w:rsidR="00F0753E" w:rsidRPr="002D691F">
        <w:tc>
          <w:tcPr>
            <w:tcW w:w="568" w:type="dxa"/>
          </w:tcPr>
          <w:p w:rsidR="00F0753E" w:rsidRPr="002D691F" w:rsidRDefault="00F0753E" w:rsidP="00187864">
            <w:pPr>
              <w:ind w:right="-598"/>
              <w:rPr>
                <w:lang w:eastAsia="en-US"/>
              </w:rPr>
            </w:pPr>
          </w:p>
        </w:tc>
        <w:tc>
          <w:tcPr>
            <w:tcW w:w="4490" w:type="dxa"/>
          </w:tcPr>
          <w:p w:rsidR="00F0753E" w:rsidRPr="000B3281" w:rsidRDefault="00F0753E" w:rsidP="00187864">
            <w:pPr>
              <w:jc w:val="right"/>
              <w:rPr>
                <w:color w:val="000000"/>
              </w:rPr>
            </w:pPr>
            <w:r w:rsidRPr="000B3281">
              <w:rPr>
                <w:color w:val="000000"/>
              </w:rPr>
              <w:t>Итого</w:t>
            </w:r>
          </w:p>
        </w:tc>
        <w:tc>
          <w:tcPr>
            <w:tcW w:w="2597" w:type="dxa"/>
            <w:gridSpan w:val="2"/>
          </w:tcPr>
          <w:p w:rsidR="00F0753E" w:rsidRPr="000B3281" w:rsidRDefault="00F0753E" w:rsidP="000B3281">
            <w:pPr>
              <w:ind w:right="-598"/>
              <w:rPr>
                <w:lang w:eastAsia="en-US"/>
              </w:rPr>
            </w:pPr>
            <w:r w:rsidRPr="000B3281">
              <w:rPr>
                <w:lang w:eastAsia="en-US"/>
              </w:rPr>
              <w:t xml:space="preserve">             7,5</w:t>
            </w:r>
          </w:p>
        </w:tc>
        <w:tc>
          <w:tcPr>
            <w:tcW w:w="851" w:type="dxa"/>
          </w:tcPr>
          <w:p w:rsidR="00F0753E" w:rsidRPr="000B3281" w:rsidRDefault="00F0753E" w:rsidP="00187864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F0753E" w:rsidRPr="000B3281" w:rsidRDefault="00F0753E" w:rsidP="00187864">
            <w:pPr>
              <w:jc w:val="right"/>
              <w:rPr>
                <w:lang w:eastAsia="en-US"/>
              </w:rPr>
            </w:pPr>
          </w:p>
        </w:tc>
        <w:tc>
          <w:tcPr>
            <w:tcW w:w="3686" w:type="dxa"/>
          </w:tcPr>
          <w:p w:rsidR="00F0753E" w:rsidRPr="000B3281" w:rsidRDefault="00F0753E" w:rsidP="00187864">
            <w:pPr>
              <w:jc w:val="right"/>
              <w:rPr>
                <w:lang w:eastAsia="en-US"/>
              </w:rPr>
            </w:pPr>
            <w:r w:rsidRPr="000B3281">
              <w:rPr>
                <w:lang w:eastAsia="en-US"/>
              </w:rPr>
              <w:t>Итого</w:t>
            </w:r>
          </w:p>
        </w:tc>
        <w:tc>
          <w:tcPr>
            <w:tcW w:w="2835" w:type="dxa"/>
            <w:gridSpan w:val="2"/>
          </w:tcPr>
          <w:p w:rsidR="00F0753E" w:rsidRPr="000B3281" w:rsidRDefault="00F0753E" w:rsidP="00187864">
            <w:pPr>
              <w:ind w:right="-598"/>
              <w:rPr>
                <w:lang w:eastAsia="en-US"/>
              </w:rPr>
            </w:pPr>
            <w:r w:rsidRPr="000B3281">
              <w:rPr>
                <w:lang w:eastAsia="en-US"/>
              </w:rPr>
              <w:t xml:space="preserve">                 7,5  </w:t>
            </w:r>
          </w:p>
        </w:tc>
      </w:tr>
    </w:tbl>
    <w:p w:rsidR="00F0753E" w:rsidRPr="002D691F" w:rsidRDefault="00F0753E" w:rsidP="007C1D67">
      <w:pPr>
        <w:ind w:right="-598"/>
        <w:jc w:val="both"/>
        <w:rPr>
          <w:b/>
          <w:bCs/>
          <w:lang w:eastAsia="en-US"/>
        </w:rPr>
      </w:pPr>
    </w:p>
    <w:p w:rsidR="00F0753E" w:rsidRPr="00E4577A" w:rsidRDefault="00F0753E" w:rsidP="00E656FF">
      <w:pPr>
        <w:rPr>
          <w:b/>
          <w:bCs/>
          <w:lang w:eastAsia="en-US"/>
        </w:rPr>
      </w:pPr>
      <w:r w:rsidRPr="00E4577A">
        <w:rPr>
          <w:b/>
          <w:bCs/>
          <w:lang w:eastAsia="en-US"/>
        </w:rPr>
        <w:t>Общие выводы:</w:t>
      </w:r>
    </w:p>
    <w:p w:rsidR="00F0753E" w:rsidRPr="00A3658A" w:rsidRDefault="00F0753E" w:rsidP="004C3AFE">
      <w:pPr>
        <w:tabs>
          <w:tab w:val="left" w:pos="8505"/>
        </w:tabs>
        <w:ind w:left="426" w:firstLine="114"/>
        <w:jc w:val="both"/>
      </w:pPr>
      <w:r>
        <w:t xml:space="preserve"> </w:t>
      </w:r>
      <w:r w:rsidRPr="00A3658A">
        <w:t xml:space="preserve">Потенциал </w:t>
      </w:r>
      <w:r w:rsidRPr="00A3658A">
        <w:rPr>
          <w:rFonts w:eastAsia="MS Mincho"/>
        </w:rPr>
        <w:t xml:space="preserve">обучающихся стабильно и системно развивается, установлена устойчивая положительная динамика (среднее значение экспертной </w:t>
      </w:r>
      <w:r w:rsidRPr="000B3281">
        <w:rPr>
          <w:rFonts w:eastAsia="MS Mincho"/>
        </w:rPr>
        <w:t>оценки – 7,5 балла из</w:t>
      </w:r>
      <w:r w:rsidRPr="00A3658A">
        <w:rPr>
          <w:rFonts w:eastAsia="MS Mincho"/>
        </w:rPr>
        <w:t xml:space="preserve"> </w:t>
      </w:r>
      <w:r>
        <w:rPr>
          <w:rFonts w:eastAsia="MS Mincho"/>
        </w:rPr>
        <w:t>10,0</w:t>
      </w:r>
      <w:r w:rsidRPr="00A3658A">
        <w:rPr>
          <w:rFonts w:eastAsia="MS Mincho"/>
        </w:rPr>
        <w:t xml:space="preserve"> возможных).</w:t>
      </w:r>
      <w:r w:rsidRPr="00A3658A">
        <w:t xml:space="preserve"> Важно продолжать работу по раскрытию потенциала обучающегося в развитии личности, приобретении знаний, умений, навыков и формировании компетенций для достижения ожидаемых результатов освоения образовательной программы.</w:t>
      </w:r>
    </w:p>
    <w:p w:rsidR="00F0753E" w:rsidRDefault="00F0753E" w:rsidP="00E656FF">
      <w:pPr>
        <w:ind w:left="720"/>
        <w:jc w:val="both"/>
      </w:pPr>
    </w:p>
    <w:p w:rsidR="00F0753E" w:rsidRPr="00E4577A" w:rsidRDefault="00F0753E" w:rsidP="00E656FF">
      <w:pPr>
        <w:ind w:left="720"/>
        <w:jc w:val="both"/>
      </w:pPr>
    </w:p>
    <w:p w:rsidR="00F0753E" w:rsidRPr="00E4577A" w:rsidRDefault="00F0753E" w:rsidP="00E656FF">
      <w:pPr>
        <w:jc w:val="both"/>
        <w:rPr>
          <w:b/>
          <w:bCs/>
          <w:lang w:eastAsia="en-US"/>
        </w:rPr>
      </w:pPr>
      <w:r w:rsidRPr="00E4577A">
        <w:rPr>
          <w:b/>
          <w:bCs/>
          <w:lang w:eastAsia="en-US"/>
        </w:rPr>
        <w:t>Основные точки роста:</w:t>
      </w:r>
    </w:p>
    <w:p w:rsidR="00F0753E" w:rsidRPr="00295E5F" w:rsidRDefault="00F0753E" w:rsidP="004C3AFE">
      <w:pPr>
        <w:numPr>
          <w:ilvl w:val="0"/>
          <w:numId w:val="38"/>
        </w:numPr>
        <w:ind w:left="426" w:hanging="283"/>
        <w:jc w:val="both"/>
      </w:pPr>
      <w:r w:rsidRPr="00295E5F">
        <w:t xml:space="preserve">Важно </w:t>
      </w:r>
      <w:r>
        <w:t xml:space="preserve">продолжить работу по </w:t>
      </w:r>
      <w:r w:rsidRPr="00E4577A">
        <w:t>развити</w:t>
      </w:r>
      <w:r>
        <w:t>ю</w:t>
      </w:r>
      <w:r w:rsidRPr="00E4577A">
        <w:t xml:space="preserve"> личности, приобретени</w:t>
      </w:r>
      <w:r>
        <w:t>ю</w:t>
      </w:r>
      <w:r w:rsidRPr="00E4577A">
        <w:t xml:space="preserve"> знаний, умений, навыков и формировани</w:t>
      </w:r>
      <w:r>
        <w:t>ю</w:t>
      </w:r>
      <w:r w:rsidRPr="00E4577A">
        <w:t xml:space="preserve"> компетенц</w:t>
      </w:r>
      <w:r>
        <w:t>ий (</w:t>
      </w:r>
      <w:r w:rsidRPr="00E4577A">
        <w:t>воспроизвод</w:t>
      </w:r>
      <w:r>
        <w:t xml:space="preserve">ство (повторение) </w:t>
      </w:r>
      <w:r w:rsidRPr="00E4577A">
        <w:t>ранее усвоенн</w:t>
      </w:r>
      <w:r>
        <w:t xml:space="preserve">ой </w:t>
      </w:r>
      <w:r w:rsidRPr="00E4577A">
        <w:t xml:space="preserve"> информаци</w:t>
      </w:r>
      <w:r>
        <w:t>и, пользование</w:t>
      </w:r>
      <w:r w:rsidRPr="00E4577A">
        <w:t xml:space="preserve"> основными культурными способами деятельности, самостоятельно</w:t>
      </w:r>
      <w:r>
        <w:t xml:space="preserve">е </w:t>
      </w:r>
      <w:r w:rsidRPr="00E4577A">
        <w:t xml:space="preserve"> выполн</w:t>
      </w:r>
      <w:r>
        <w:t xml:space="preserve">ение </w:t>
      </w:r>
      <w:r w:rsidRPr="00E4577A">
        <w:t xml:space="preserve"> типовы</w:t>
      </w:r>
      <w:r>
        <w:t>х</w:t>
      </w:r>
      <w:r w:rsidRPr="00E4577A">
        <w:t xml:space="preserve"> действи</w:t>
      </w:r>
      <w:r>
        <w:t>й).</w:t>
      </w:r>
    </w:p>
    <w:p w:rsidR="00F0753E" w:rsidRDefault="00F0753E" w:rsidP="004C3AFE">
      <w:pPr>
        <w:pStyle w:val="ListParagraph"/>
        <w:ind w:left="180"/>
        <w:jc w:val="both"/>
      </w:pPr>
      <w:r>
        <w:rPr>
          <w:lang w:eastAsia="en-US"/>
        </w:rPr>
        <w:t xml:space="preserve">2. </w:t>
      </w:r>
      <w:r w:rsidRPr="00295E5F">
        <w:t xml:space="preserve">Необходимо </w:t>
      </w:r>
      <w:r>
        <w:t xml:space="preserve"> развивать с</w:t>
      </w:r>
      <w:r w:rsidRPr="00E4577A">
        <w:t>пособн</w:t>
      </w:r>
      <w:r>
        <w:t>ость</w:t>
      </w:r>
      <w:r w:rsidRPr="00E4577A">
        <w:t xml:space="preserve"> творчески (нестандартно) мыслить</w:t>
      </w:r>
      <w:r>
        <w:t>.</w:t>
      </w:r>
      <w:r w:rsidRPr="00E4577A">
        <w:t xml:space="preserve"> </w:t>
      </w:r>
    </w:p>
    <w:p w:rsidR="00F0753E" w:rsidRDefault="00F0753E" w:rsidP="004C3AFE">
      <w:pPr>
        <w:ind w:left="143"/>
        <w:jc w:val="both"/>
        <w:rPr>
          <w:lang w:eastAsia="en-US"/>
        </w:rPr>
      </w:pPr>
      <w:r>
        <w:rPr>
          <w:color w:val="000000"/>
        </w:rPr>
        <w:t xml:space="preserve">3. </w:t>
      </w:r>
      <w:r w:rsidRPr="007339F2">
        <w:rPr>
          <w:color w:val="000000"/>
        </w:rPr>
        <w:t xml:space="preserve">Значимо </w:t>
      </w:r>
      <w:r>
        <w:rPr>
          <w:color w:val="000000"/>
        </w:rPr>
        <w:t xml:space="preserve">развивать умения </w:t>
      </w:r>
      <w:r w:rsidRPr="00E4577A">
        <w:t>использова</w:t>
      </w:r>
      <w:r>
        <w:t xml:space="preserve">ть </w:t>
      </w:r>
      <w:r w:rsidRPr="00E4577A">
        <w:t>системы</w:t>
      </w:r>
      <w:r>
        <w:t xml:space="preserve"> </w:t>
      </w:r>
      <w:r w:rsidRPr="00E4577A">
        <w:t>интегрированных знаний и умений в новой ситуации, перенос</w:t>
      </w:r>
      <w:r>
        <w:t>ить</w:t>
      </w:r>
      <w:r w:rsidRPr="00E4577A">
        <w:t xml:space="preserve"> установленны</w:t>
      </w:r>
      <w:r>
        <w:t>е</w:t>
      </w:r>
      <w:r w:rsidRPr="00E4577A">
        <w:t xml:space="preserve"> закономерност</w:t>
      </w:r>
      <w:r>
        <w:t>и на новые явления. (с</w:t>
      </w:r>
      <w:r w:rsidRPr="00E4577A">
        <w:t>амостоятельно</w:t>
      </w:r>
      <w:r>
        <w:t xml:space="preserve">сть в </w:t>
      </w:r>
      <w:r w:rsidRPr="00E4577A">
        <w:t>направлении</w:t>
      </w:r>
      <w:r>
        <w:t xml:space="preserve"> </w:t>
      </w:r>
      <w:r w:rsidRPr="00E4577A">
        <w:t>усили</w:t>
      </w:r>
      <w:r>
        <w:t xml:space="preserve">й </w:t>
      </w:r>
      <w:r w:rsidRPr="00E4577A">
        <w:t>на успешное достижение образовательных результатов</w:t>
      </w:r>
      <w:r>
        <w:t>)</w:t>
      </w:r>
      <w:r w:rsidRPr="00E4577A">
        <w:t>.</w:t>
      </w:r>
    </w:p>
    <w:tbl>
      <w:tblPr>
        <w:tblpPr w:leftFromText="180" w:rightFromText="180" w:vertAnchor="text" w:horzAnchor="page" w:tblpX="1025" w:tblpY="276"/>
        <w:tblW w:w="0" w:type="auto"/>
        <w:tblLook w:val="00A0"/>
      </w:tblPr>
      <w:tblGrid>
        <w:gridCol w:w="3652"/>
        <w:gridCol w:w="4394"/>
        <w:gridCol w:w="3083"/>
      </w:tblGrid>
      <w:tr w:rsidR="00F0753E" w:rsidRPr="0018578F">
        <w:tc>
          <w:tcPr>
            <w:tcW w:w="3652" w:type="dxa"/>
            <w:vAlign w:val="center"/>
          </w:tcPr>
          <w:p w:rsidR="00F0753E" w:rsidRPr="0018578F" w:rsidRDefault="00F0753E" w:rsidP="00AF1C29">
            <w:pPr>
              <w:rPr>
                <w:b/>
                <w:bCs/>
                <w:lang w:val="en-GB" w:eastAsia="en-US"/>
              </w:rPr>
            </w:pPr>
            <w:r w:rsidRPr="0018578F">
              <w:rPr>
                <w:b/>
                <w:bCs/>
                <w:lang w:val="en-GB" w:eastAsia="en-US"/>
              </w:rPr>
              <w:t>Подписи:</w:t>
            </w:r>
          </w:p>
          <w:p w:rsidR="00F0753E" w:rsidRPr="0018578F" w:rsidRDefault="00F0753E" w:rsidP="004C3AFE">
            <w:pPr>
              <w:rPr>
                <w:b/>
                <w:bCs/>
                <w:lang w:val="en-GB" w:eastAsia="en-US"/>
              </w:rPr>
            </w:pPr>
            <w:r w:rsidRPr="0018578F">
              <w:rPr>
                <w:b/>
                <w:bCs/>
                <w:lang w:val="en-GB" w:eastAsia="en-US"/>
              </w:rPr>
              <w:t xml:space="preserve"> </w:t>
            </w:r>
          </w:p>
          <w:p w:rsidR="00F0753E" w:rsidRPr="0018578F" w:rsidRDefault="00F0753E" w:rsidP="00AF1C29">
            <w:pPr>
              <w:jc w:val="right"/>
              <w:rPr>
                <w:lang w:val="en-GB" w:eastAsia="en-US"/>
              </w:rPr>
            </w:pPr>
          </w:p>
        </w:tc>
        <w:tc>
          <w:tcPr>
            <w:tcW w:w="4394" w:type="dxa"/>
            <w:vAlign w:val="center"/>
          </w:tcPr>
          <w:p w:rsidR="00F0753E" w:rsidRPr="0018578F" w:rsidRDefault="00F0753E" w:rsidP="00AF1C29">
            <w:pPr>
              <w:rPr>
                <w:lang w:eastAsia="en-US"/>
              </w:rPr>
            </w:pPr>
          </w:p>
        </w:tc>
        <w:tc>
          <w:tcPr>
            <w:tcW w:w="3083" w:type="dxa"/>
            <w:vAlign w:val="center"/>
          </w:tcPr>
          <w:p w:rsidR="00F0753E" w:rsidRPr="0018578F" w:rsidRDefault="00F0753E" w:rsidP="00AF1C29">
            <w:pPr>
              <w:tabs>
                <w:tab w:val="left" w:pos="6237"/>
              </w:tabs>
              <w:rPr>
                <w:lang w:eastAsia="en-US"/>
              </w:rPr>
            </w:pPr>
          </w:p>
        </w:tc>
      </w:tr>
      <w:tr w:rsidR="00F0753E" w:rsidRPr="0018578F">
        <w:tc>
          <w:tcPr>
            <w:tcW w:w="3652" w:type="dxa"/>
            <w:vAlign w:val="center"/>
          </w:tcPr>
          <w:p w:rsidR="00F0753E" w:rsidRPr="009A4CEF" w:rsidRDefault="00F0753E" w:rsidP="00AF1C29">
            <w:pPr>
              <w:rPr>
                <w:b/>
                <w:bCs/>
                <w:lang w:eastAsia="en-US"/>
              </w:rPr>
            </w:pPr>
            <w:r w:rsidRPr="009A4CEF">
              <w:rPr>
                <w:b/>
                <w:bCs/>
                <w:lang w:eastAsia="en-US"/>
              </w:rPr>
              <w:t xml:space="preserve">Независимые эксперты качества:  </w:t>
            </w:r>
          </w:p>
        </w:tc>
        <w:tc>
          <w:tcPr>
            <w:tcW w:w="4394" w:type="dxa"/>
            <w:vAlign w:val="center"/>
          </w:tcPr>
          <w:p w:rsidR="00F0753E" w:rsidRDefault="00F0753E" w:rsidP="00FA2C67">
            <w:r>
              <w:rPr>
                <w:lang w:eastAsia="en-US"/>
              </w:rPr>
              <w:t xml:space="preserve">                                    </w: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pt;height:25.5pt">
                  <v:imagedata r:id="rId5" o:title="" croptop="26548f" cropbottom="36273f" cropleft="20260f" cropright="30144f"/>
                </v:shape>
              </w:pict>
            </w:r>
          </w:p>
          <w:p w:rsidR="00F0753E" w:rsidRPr="0018578F" w:rsidRDefault="00F0753E" w:rsidP="00FA2C67">
            <w:pPr>
              <w:rPr>
                <w:lang w:eastAsia="en-US"/>
              </w:rPr>
            </w:pPr>
          </w:p>
        </w:tc>
        <w:tc>
          <w:tcPr>
            <w:tcW w:w="3083" w:type="dxa"/>
            <w:vAlign w:val="center"/>
          </w:tcPr>
          <w:p w:rsidR="00F0753E" w:rsidRDefault="00F0753E" w:rsidP="00FA2C67">
            <w:pPr>
              <w:rPr>
                <w:lang w:eastAsia="en-US"/>
              </w:rPr>
            </w:pPr>
            <w:r>
              <w:rPr>
                <w:lang w:eastAsia="en-US"/>
              </w:rPr>
              <w:t>Корнилова И. А.</w:t>
            </w:r>
          </w:p>
          <w:p w:rsidR="00F0753E" w:rsidRPr="0018578F" w:rsidRDefault="00F0753E" w:rsidP="00AF1C29">
            <w:pPr>
              <w:rPr>
                <w:lang w:eastAsia="en-US"/>
              </w:rPr>
            </w:pPr>
          </w:p>
        </w:tc>
      </w:tr>
      <w:tr w:rsidR="00F0753E" w:rsidRPr="0018578F">
        <w:tc>
          <w:tcPr>
            <w:tcW w:w="3652" w:type="dxa"/>
            <w:vAlign w:val="center"/>
          </w:tcPr>
          <w:p w:rsidR="00F0753E" w:rsidRPr="0018578F" w:rsidRDefault="00F0753E" w:rsidP="00AF1C29">
            <w:pPr>
              <w:rPr>
                <w:lang w:eastAsia="en-US"/>
              </w:rPr>
            </w:pPr>
          </w:p>
        </w:tc>
        <w:tc>
          <w:tcPr>
            <w:tcW w:w="4394" w:type="dxa"/>
            <w:vAlign w:val="center"/>
          </w:tcPr>
          <w:p w:rsidR="00F0753E" w:rsidRPr="0018578F" w:rsidRDefault="00F0753E" w:rsidP="00FA2C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.</w:t>
            </w:r>
            <w:r>
              <w:pict>
                <v:shape id="_x0000_i1026" type="#_x0000_t75" style="width:60.75pt;height:25.5pt">
                  <v:imagedata r:id="rId6" o:title="" croptop="32048f" cropbottom="30761f" cropleft="22793f" cropright="33935f"/>
                </v:shape>
              </w:pict>
            </w:r>
          </w:p>
        </w:tc>
        <w:tc>
          <w:tcPr>
            <w:tcW w:w="3083" w:type="dxa"/>
            <w:vAlign w:val="center"/>
          </w:tcPr>
          <w:p w:rsidR="00F0753E" w:rsidRPr="0018578F" w:rsidRDefault="00F0753E" w:rsidP="00AF1C29">
            <w:pPr>
              <w:rPr>
                <w:lang w:eastAsia="en-US"/>
              </w:rPr>
            </w:pPr>
            <w:r>
              <w:rPr>
                <w:lang w:eastAsia="en-US"/>
              </w:rPr>
              <w:t>Чанцева Е. В.</w:t>
            </w:r>
          </w:p>
        </w:tc>
      </w:tr>
      <w:tr w:rsidR="00F0753E" w:rsidRPr="0018578F">
        <w:tc>
          <w:tcPr>
            <w:tcW w:w="3652" w:type="dxa"/>
            <w:vAlign w:val="center"/>
          </w:tcPr>
          <w:p w:rsidR="00F0753E" w:rsidRPr="0018578F" w:rsidRDefault="00F0753E" w:rsidP="00AF1C29">
            <w:pPr>
              <w:rPr>
                <w:lang w:eastAsia="en-US"/>
              </w:rPr>
            </w:pPr>
          </w:p>
        </w:tc>
        <w:tc>
          <w:tcPr>
            <w:tcW w:w="4394" w:type="dxa"/>
            <w:vAlign w:val="center"/>
          </w:tcPr>
          <w:p w:rsidR="00F0753E" w:rsidRPr="0018578F" w:rsidRDefault="00F0753E" w:rsidP="00AF1C29">
            <w:pPr>
              <w:rPr>
                <w:lang w:eastAsia="en-US"/>
              </w:rPr>
            </w:pPr>
          </w:p>
        </w:tc>
        <w:tc>
          <w:tcPr>
            <w:tcW w:w="3083" w:type="dxa"/>
            <w:vAlign w:val="center"/>
          </w:tcPr>
          <w:p w:rsidR="00F0753E" w:rsidRPr="0018578F" w:rsidRDefault="00F0753E" w:rsidP="00AF1C29">
            <w:pPr>
              <w:tabs>
                <w:tab w:val="left" w:pos="6237"/>
              </w:tabs>
              <w:rPr>
                <w:lang w:eastAsia="en-US"/>
              </w:rPr>
            </w:pPr>
          </w:p>
        </w:tc>
      </w:tr>
      <w:tr w:rsidR="00F0753E" w:rsidRPr="0018578F">
        <w:tc>
          <w:tcPr>
            <w:tcW w:w="3652" w:type="dxa"/>
            <w:vAlign w:val="center"/>
          </w:tcPr>
          <w:p w:rsidR="00F0753E" w:rsidRPr="0018578F" w:rsidRDefault="00F0753E" w:rsidP="00AF1C29">
            <w:pPr>
              <w:rPr>
                <w:lang w:eastAsia="en-US"/>
              </w:rPr>
            </w:pPr>
          </w:p>
        </w:tc>
        <w:tc>
          <w:tcPr>
            <w:tcW w:w="4394" w:type="dxa"/>
            <w:vAlign w:val="center"/>
          </w:tcPr>
          <w:p w:rsidR="00F0753E" w:rsidRPr="0018578F" w:rsidRDefault="00F0753E" w:rsidP="00AF1C29">
            <w:pPr>
              <w:rPr>
                <w:lang w:eastAsia="en-US"/>
              </w:rPr>
            </w:pPr>
          </w:p>
        </w:tc>
        <w:tc>
          <w:tcPr>
            <w:tcW w:w="3083" w:type="dxa"/>
            <w:vAlign w:val="center"/>
          </w:tcPr>
          <w:p w:rsidR="00F0753E" w:rsidRPr="0018578F" w:rsidRDefault="00F0753E" w:rsidP="00AF1C29">
            <w:pPr>
              <w:rPr>
                <w:lang w:eastAsia="en-US"/>
              </w:rPr>
            </w:pPr>
          </w:p>
        </w:tc>
      </w:tr>
      <w:tr w:rsidR="00F0753E" w:rsidRPr="0018578F">
        <w:tc>
          <w:tcPr>
            <w:tcW w:w="3652" w:type="dxa"/>
            <w:vAlign w:val="center"/>
          </w:tcPr>
          <w:p w:rsidR="00F0753E" w:rsidRPr="0018578F" w:rsidRDefault="00F0753E" w:rsidP="00AF1C29">
            <w:pPr>
              <w:rPr>
                <w:lang w:eastAsia="en-US"/>
              </w:rPr>
            </w:pPr>
            <w:r w:rsidRPr="00550F1F">
              <w:t>12 мая 2017 года</w:t>
            </w:r>
            <w:r w:rsidRPr="0018578F">
              <w:rPr>
                <w:lang w:eastAsia="en-US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:rsidR="00F0753E" w:rsidRPr="0018578F" w:rsidRDefault="00F0753E" w:rsidP="00AF1C29">
            <w:pPr>
              <w:rPr>
                <w:lang w:eastAsia="en-US"/>
              </w:rPr>
            </w:pPr>
          </w:p>
        </w:tc>
        <w:tc>
          <w:tcPr>
            <w:tcW w:w="3083" w:type="dxa"/>
            <w:vAlign w:val="center"/>
          </w:tcPr>
          <w:p w:rsidR="00F0753E" w:rsidRPr="0018578F" w:rsidRDefault="00F0753E" w:rsidP="00AF1C29">
            <w:pPr>
              <w:rPr>
                <w:lang w:eastAsia="en-US"/>
              </w:rPr>
            </w:pPr>
          </w:p>
        </w:tc>
      </w:tr>
    </w:tbl>
    <w:p w:rsidR="00F0753E" w:rsidRDefault="00F0753E" w:rsidP="00274ADA">
      <w:pPr>
        <w:rPr>
          <w:lang w:eastAsia="en-US"/>
        </w:rPr>
      </w:pPr>
    </w:p>
    <w:p w:rsidR="00F0753E" w:rsidRPr="00274ADA" w:rsidRDefault="00F0753E" w:rsidP="00274ADA">
      <w:pPr>
        <w:rPr>
          <w:lang w:eastAsia="en-US"/>
        </w:rPr>
      </w:pPr>
    </w:p>
    <w:sectPr w:rsidR="00F0753E" w:rsidRPr="00274ADA" w:rsidSect="00673BBC">
      <w:pgSz w:w="16838" w:h="11906" w:orient="landscape"/>
      <w:pgMar w:top="567" w:right="1134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5EA0"/>
    <w:multiLevelType w:val="hybridMultilevel"/>
    <w:tmpl w:val="BD8C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134DDB"/>
    <w:multiLevelType w:val="hybridMultilevel"/>
    <w:tmpl w:val="573C02A0"/>
    <w:lvl w:ilvl="0" w:tplc="0E5AE4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345A3"/>
    <w:multiLevelType w:val="hybridMultilevel"/>
    <w:tmpl w:val="8730CF6A"/>
    <w:lvl w:ilvl="0" w:tplc="04190011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6B204E9"/>
    <w:multiLevelType w:val="hybridMultilevel"/>
    <w:tmpl w:val="208E42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8A56F9"/>
    <w:multiLevelType w:val="hybridMultilevel"/>
    <w:tmpl w:val="5E427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45376"/>
    <w:multiLevelType w:val="hybridMultilevel"/>
    <w:tmpl w:val="D7A43C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4512E4"/>
    <w:multiLevelType w:val="hybridMultilevel"/>
    <w:tmpl w:val="D1484242"/>
    <w:lvl w:ilvl="0" w:tplc="CEC01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62260"/>
    <w:multiLevelType w:val="hybridMultilevel"/>
    <w:tmpl w:val="8730CF6A"/>
    <w:lvl w:ilvl="0" w:tplc="04190011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19949DE"/>
    <w:multiLevelType w:val="hybridMultilevel"/>
    <w:tmpl w:val="8730CF6A"/>
    <w:lvl w:ilvl="0" w:tplc="04190011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41B78FE"/>
    <w:multiLevelType w:val="hybridMultilevel"/>
    <w:tmpl w:val="73C241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8C7216"/>
    <w:multiLevelType w:val="hybridMultilevel"/>
    <w:tmpl w:val="AF5879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005BE0"/>
    <w:multiLevelType w:val="hybridMultilevel"/>
    <w:tmpl w:val="D7A43C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B460788"/>
    <w:multiLevelType w:val="hybridMultilevel"/>
    <w:tmpl w:val="2A30E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5036B6">
      <w:start w:val="1"/>
      <w:numFmt w:val="decimal"/>
      <w:lvlText w:val="%2)"/>
      <w:lvlJc w:val="left"/>
      <w:pPr>
        <w:ind w:left="1770" w:hanging="6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67797"/>
    <w:multiLevelType w:val="hybridMultilevel"/>
    <w:tmpl w:val="A43AE7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EE16EA"/>
    <w:multiLevelType w:val="hybridMultilevel"/>
    <w:tmpl w:val="BD8C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EA6582"/>
    <w:multiLevelType w:val="hybridMultilevel"/>
    <w:tmpl w:val="EDC42D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110855"/>
    <w:multiLevelType w:val="hybridMultilevel"/>
    <w:tmpl w:val="BB82DE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081C36"/>
    <w:multiLevelType w:val="hybridMultilevel"/>
    <w:tmpl w:val="0BF4D03C"/>
    <w:lvl w:ilvl="0" w:tplc="65D2921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130B95"/>
    <w:multiLevelType w:val="hybridMultilevel"/>
    <w:tmpl w:val="7072415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9C6608"/>
    <w:multiLevelType w:val="hybridMultilevel"/>
    <w:tmpl w:val="B1AC999A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438D4C9E"/>
    <w:multiLevelType w:val="hybridMultilevel"/>
    <w:tmpl w:val="918C3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692419"/>
    <w:multiLevelType w:val="hybridMultilevel"/>
    <w:tmpl w:val="D32A7C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6904708"/>
    <w:multiLevelType w:val="multilevel"/>
    <w:tmpl w:val="9E7096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8325F48"/>
    <w:multiLevelType w:val="hybridMultilevel"/>
    <w:tmpl w:val="E7CE7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07017"/>
    <w:multiLevelType w:val="hybridMultilevel"/>
    <w:tmpl w:val="D7A43C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012836"/>
    <w:multiLevelType w:val="hybridMultilevel"/>
    <w:tmpl w:val="B23C1A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6">
    <w:nsid w:val="55502515"/>
    <w:multiLevelType w:val="hybridMultilevel"/>
    <w:tmpl w:val="7730018E"/>
    <w:lvl w:ilvl="0" w:tplc="7BCEEB32">
      <w:start w:val="10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74063F"/>
    <w:multiLevelType w:val="hybridMultilevel"/>
    <w:tmpl w:val="AF5879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73B2E64"/>
    <w:multiLevelType w:val="hybridMultilevel"/>
    <w:tmpl w:val="BD8C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BA0F95"/>
    <w:multiLevelType w:val="hybridMultilevel"/>
    <w:tmpl w:val="D0E0D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403731"/>
    <w:multiLevelType w:val="hybridMultilevel"/>
    <w:tmpl w:val="D7A43C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F806F82"/>
    <w:multiLevelType w:val="hybridMultilevel"/>
    <w:tmpl w:val="D7A43C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0321B8F"/>
    <w:multiLevelType w:val="hybridMultilevel"/>
    <w:tmpl w:val="4322F06A"/>
    <w:lvl w:ilvl="0" w:tplc="5846053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857970"/>
    <w:multiLevelType w:val="hybridMultilevel"/>
    <w:tmpl w:val="CE1CC822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3E3A4B"/>
    <w:multiLevelType w:val="hybridMultilevel"/>
    <w:tmpl w:val="23340B48"/>
    <w:lvl w:ilvl="0" w:tplc="8A30D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DC7C27"/>
    <w:multiLevelType w:val="hybridMultilevel"/>
    <w:tmpl w:val="1634263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9B2910"/>
    <w:multiLevelType w:val="hybridMultilevel"/>
    <w:tmpl w:val="E526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D75EF4"/>
    <w:multiLevelType w:val="hybridMultilevel"/>
    <w:tmpl w:val="4AA2B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DE721C"/>
    <w:multiLevelType w:val="hybridMultilevel"/>
    <w:tmpl w:val="BD8C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FF73FF"/>
    <w:multiLevelType w:val="hybridMultilevel"/>
    <w:tmpl w:val="BD8C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D520A05"/>
    <w:multiLevelType w:val="hybridMultilevel"/>
    <w:tmpl w:val="35E87A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"/>
  </w:num>
  <w:num w:numId="3">
    <w:abstractNumId w:val="19"/>
  </w:num>
  <w:num w:numId="4">
    <w:abstractNumId w:val="4"/>
  </w:num>
  <w:num w:numId="5">
    <w:abstractNumId w:val="13"/>
  </w:num>
  <w:num w:numId="6">
    <w:abstractNumId w:val="9"/>
  </w:num>
  <w:num w:numId="7">
    <w:abstractNumId w:val="39"/>
  </w:num>
  <w:num w:numId="8">
    <w:abstractNumId w:val="28"/>
  </w:num>
  <w:num w:numId="9">
    <w:abstractNumId w:val="38"/>
  </w:num>
  <w:num w:numId="10">
    <w:abstractNumId w:val="14"/>
  </w:num>
  <w:num w:numId="11">
    <w:abstractNumId w:val="0"/>
  </w:num>
  <w:num w:numId="12">
    <w:abstractNumId w:val="40"/>
  </w:num>
  <w:num w:numId="13">
    <w:abstractNumId w:val="2"/>
  </w:num>
  <w:num w:numId="14">
    <w:abstractNumId w:val="15"/>
  </w:num>
  <w:num w:numId="15">
    <w:abstractNumId w:val="27"/>
  </w:num>
  <w:num w:numId="16">
    <w:abstractNumId w:val="18"/>
  </w:num>
  <w:num w:numId="17">
    <w:abstractNumId w:val="10"/>
  </w:num>
  <w:num w:numId="18">
    <w:abstractNumId w:val="24"/>
  </w:num>
  <w:num w:numId="19">
    <w:abstractNumId w:val="31"/>
  </w:num>
  <w:num w:numId="20">
    <w:abstractNumId w:val="30"/>
  </w:num>
  <w:num w:numId="21">
    <w:abstractNumId w:val="7"/>
  </w:num>
  <w:num w:numId="22">
    <w:abstractNumId w:val="8"/>
  </w:num>
  <w:num w:numId="23">
    <w:abstractNumId w:val="5"/>
  </w:num>
  <w:num w:numId="24">
    <w:abstractNumId w:val="11"/>
  </w:num>
  <w:num w:numId="25">
    <w:abstractNumId w:val="6"/>
  </w:num>
  <w:num w:numId="26">
    <w:abstractNumId w:val="12"/>
  </w:num>
  <w:num w:numId="27">
    <w:abstractNumId w:val="34"/>
  </w:num>
  <w:num w:numId="28">
    <w:abstractNumId w:val="21"/>
  </w:num>
  <w:num w:numId="29">
    <w:abstractNumId w:val="25"/>
  </w:num>
  <w:num w:numId="30">
    <w:abstractNumId w:val="26"/>
  </w:num>
  <w:num w:numId="31">
    <w:abstractNumId w:val="20"/>
  </w:num>
  <w:num w:numId="32">
    <w:abstractNumId w:val="3"/>
  </w:num>
  <w:num w:numId="33">
    <w:abstractNumId w:val="16"/>
  </w:num>
  <w:num w:numId="34">
    <w:abstractNumId w:val="22"/>
  </w:num>
  <w:num w:numId="35">
    <w:abstractNumId w:val="35"/>
  </w:num>
  <w:num w:numId="36">
    <w:abstractNumId w:val="36"/>
  </w:num>
  <w:num w:numId="37">
    <w:abstractNumId w:val="29"/>
  </w:num>
  <w:num w:numId="38">
    <w:abstractNumId w:val="37"/>
  </w:num>
  <w:num w:numId="39">
    <w:abstractNumId w:val="17"/>
  </w:num>
  <w:num w:numId="40">
    <w:abstractNumId w:val="32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D51"/>
    <w:rsid w:val="00000E0D"/>
    <w:rsid w:val="0002107A"/>
    <w:rsid w:val="000244CC"/>
    <w:rsid w:val="00025BE3"/>
    <w:rsid w:val="000309AC"/>
    <w:rsid w:val="00040C45"/>
    <w:rsid w:val="00053E93"/>
    <w:rsid w:val="00054442"/>
    <w:rsid w:val="00082E51"/>
    <w:rsid w:val="00093759"/>
    <w:rsid w:val="00096F3A"/>
    <w:rsid w:val="00097B90"/>
    <w:rsid w:val="000A2D9C"/>
    <w:rsid w:val="000A304C"/>
    <w:rsid w:val="000A385E"/>
    <w:rsid w:val="000A418E"/>
    <w:rsid w:val="000A7CDA"/>
    <w:rsid w:val="000B0434"/>
    <w:rsid w:val="000B3281"/>
    <w:rsid w:val="000B681B"/>
    <w:rsid w:val="000B6A04"/>
    <w:rsid w:val="000C7FFB"/>
    <w:rsid w:val="000E2BE1"/>
    <w:rsid w:val="000E600A"/>
    <w:rsid w:val="000E6F35"/>
    <w:rsid w:val="000F6E17"/>
    <w:rsid w:val="00127587"/>
    <w:rsid w:val="0014417A"/>
    <w:rsid w:val="0015318D"/>
    <w:rsid w:val="001643A9"/>
    <w:rsid w:val="001655BF"/>
    <w:rsid w:val="00172571"/>
    <w:rsid w:val="00172D99"/>
    <w:rsid w:val="00174D6C"/>
    <w:rsid w:val="00177BA6"/>
    <w:rsid w:val="0018578F"/>
    <w:rsid w:val="00187700"/>
    <w:rsid w:val="00187864"/>
    <w:rsid w:val="00195F72"/>
    <w:rsid w:val="001A0FBC"/>
    <w:rsid w:val="001A6A35"/>
    <w:rsid w:val="001B332E"/>
    <w:rsid w:val="001D2FCA"/>
    <w:rsid w:val="001E67A3"/>
    <w:rsid w:val="001E79A0"/>
    <w:rsid w:val="00214866"/>
    <w:rsid w:val="00222D72"/>
    <w:rsid w:val="0022620B"/>
    <w:rsid w:val="00226446"/>
    <w:rsid w:val="00226CA1"/>
    <w:rsid w:val="00230684"/>
    <w:rsid w:val="00231DEA"/>
    <w:rsid w:val="00241A4E"/>
    <w:rsid w:val="002470CA"/>
    <w:rsid w:val="002554B3"/>
    <w:rsid w:val="00255B76"/>
    <w:rsid w:val="0027085B"/>
    <w:rsid w:val="00271B1D"/>
    <w:rsid w:val="00274ADA"/>
    <w:rsid w:val="002756AD"/>
    <w:rsid w:val="002853D3"/>
    <w:rsid w:val="00292399"/>
    <w:rsid w:val="00293810"/>
    <w:rsid w:val="00295E5F"/>
    <w:rsid w:val="00297BBD"/>
    <w:rsid w:val="002A1CF9"/>
    <w:rsid w:val="002A7BFF"/>
    <w:rsid w:val="002B3DB6"/>
    <w:rsid w:val="002C02A6"/>
    <w:rsid w:val="002C1E52"/>
    <w:rsid w:val="002C3A0D"/>
    <w:rsid w:val="002C4FD9"/>
    <w:rsid w:val="002C5C53"/>
    <w:rsid w:val="002D691F"/>
    <w:rsid w:val="002E1337"/>
    <w:rsid w:val="002F4F23"/>
    <w:rsid w:val="002F531B"/>
    <w:rsid w:val="002F79D3"/>
    <w:rsid w:val="00302C58"/>
    <w:rsid w:val="003036F8"/>
    <w:rsid w:val="00316145"/>
    <w:rsid w:val="00320705"/>
    <w:rsid w:val="00320CE6"/>
    <w:rsid w:val="00322C03"/>
    <w:rsid w:val="00323662"/>
    <w:rsid w:val="0032600D"/>
    <w:rsid w:val="00327B0A"/>
    <w:rsid w:val="00327F6B"/>
    <w:rsid w:val="0033031B"/>
    <w:rsid w:val="00336BDF"/>
    <w:rsid w:val="003455EE"/>
    <w:rsid w:val="003670E8"/>
    <w:rsid w:val="00367985"/>
    <w:rsid w:val="00374815"/>
    <w:rsid w:val="003831DE"/>
    <w:rsid w:val="00386044"/>
    <w:rsid w:val="003A7E7C"/>
    <w:rsid w:val="003B1EE0"/>
    <w:rsid w:val="003B24DA"/>
    <w:rsid w:val="003B3316"/>
    <w:rsid w:val="003B377D"/>
    <w:rsid w:val="003B6F28"/>
    <w:rsid w:val="003B7588"/>
    <w:rsid w:val="003C0E01"/>
    <w:rsid w:val="003D0E21"/>
    <w:rsid w:val="003D4944"/>
    <w:rsid w:val="003D7E5B"/>
    <w:rsid w:val="003E5F95"/>
    <w:rsid w:val="003E6D69"/>
    <w:rsid w:val="003F131B"/>
    <w:rsid w:val="0040380F"/>
    <w:rsid w:val="00405878"/>
    <w:rsid w:val="00410748"/>
    <w:rsid w:val="00413951"/>
    <w:rsid w:val="004163E0"/>
    <w:rsid w:val="00420803"/>
    <w:rsid w:val="004231F1"/>
    <w:rsid w:val="00424E0E"/>
    <w:rsid w:val="0042511E"/>
    <w:rsid w:val="00426906"/>
    <w:rsid w:val="00437E80"/>
    <w:rsid w:val="004405EE"/>
    <w:rsid w:val="00440E7B"/>
    <w:rsid w:val="00440EF8"/>
    <w:rsid w:val="00441F1F"/>
    <w:rsid w:val="0045224A"/>
    <w:rsid w:val="0045276B"/>
    <w:rsid w:val="00457036"/>
    <w:rsid w:val="004A66D8"/>
    <w:rsid w:val="004B638F"/>
    <w:rsid w:val="004C1A0F"/>
    <w:rsid w:val="004C3AFE"/>
    <w:rsid w:val="004D1743"/>
    <w:rsid w:val="004D6AFA"/>
    <w:rsid w:val="004E39EF"/>
    <w:rsid w:val="004F3255"/>
    <w:rsid w:val="00510D44"/>
    <w:rsid w:val="0051487E"/>
    <w:rsid w:val="005320E6"/>
    <w:rsid w:val="00537C97"/>
    <w:rsid w:val="005400CA"/>
    <w:rsid w:val="0054314B"/>
    <w:rsid w:val="00550F1F"/>
    <w:rsid w:val="0055457C"/>
    <w:rsid w:val="00556408"/>
    <w:rsid w:val="005657B3"/>
    <w:rsid w:val="00566F63"/>
    <w:rsid w:val="00573560"/>
    <w:rsid w:val="00585293"/>
    <w:rsid w:val="00591E19"/>
    <w:rsid w:val="00592557"/>
    <w:rsid w:val="00595CD4"/>
    <w:rsid w:val="005A1CFC"/>
    <w:rsid w:val="005B1516"/>
    <w:rsid w:val="005B2CBD"/>
    <w:rsid w:val="005B4670"/>
    <w:rsid w:val="005B6A6F"/>
    <w:rsid w:val="005C44AE"/>
    <w:rsid w:val="005C5226"/>
    <w:rsid w:val="005C5D9C"/>
    <w:rsid w:val="005D0670"/>
    <w:rsid w:val="005D36E3"/>
    <w:rsid w:val="005D3C28"/>
    <w:rsid w:val="005E7570"/>
    <w:rsid w:val="005F39D3"/>
    <w:rsid w:val="005F3D51"/>
    <w:rsid w:val="005F7671"/>
    <w:rsid w:val="00603B0F"/>
    <w:rsid w:val="00605106"/>
    <w:rsid w:val="00610430"/>
    <w:rsid w:val="00610A36"/>
    <w:rsid w:val="0063030B"/>
    <w:rsid w:val="0064306A"/>
    <w:rsid w:val="00650993"/>
    <w:rsid w:val="00673BBC"/>
    <w:rsid w:val="006744CF"/>
    <w:rsid w:val="00681FA2"/>
    <w:rsid w:val="0068296B"/>
    <w:rsid w:val="0068343A"/>
    <w:rsid w:val="00684BA3"/>
    <w:rsid w:val="00690851"/>
    <w:rsid w:val="006923D0"/>
    <w:rsid w:val="006965EE"/>
    <w:rsid w:val="0069786F"/>
    <w:rsid w:val="006E3A31"/>
    <w:rsid w:val="006E534B"/>
    <w:rsid w:val="0070305B"/>
    <w:rsid w:val="00713240"/>
    <w:rsid w:val="00723038"/>
    <w:rsid w:val="00723ABA"/>
    <w:rsid w:val="0072414F"/>
    <w:rsid w:val="00732D89"/>
    <w:rsid w:val="007339F2"/>
    <w:rsid w:val="00733C69"/>
    <w:rsid w:val="00740E5C"/>
    <w:rsid w:val="00741927"/>
    <w:rsid w:val="00752183"/>
    <w:rsid w:val="00777A04"/>
    <w:rsid w:val="00780FC0"/>
    <w:rsid w:val="00786555"/>
    <w:rsid w:val="00790FB0"/>
    <w:rsid w:val="007C1D67"/>
    <w:rsid w:val="007E0E7F"/>
    <w:rsid w:val="007E5BF6"/>
    <w:rsid w:val="007F3545"/>
    <w:rsid w:val="00802419"/>
    <w:rsid w:val="0081059A"/>
    <w:rsid w:val="00811B17"/>
    <w:rsid w:val="00811B33"/>
    <w:rsid w:val="008142AF"/>
    <w:rsid w:val="008150EA"/>
    <w:rsid w:val="008234C8"/>
    <w:rsid w:val="008249F4"/>
    <w:rsid w:val="00832D47"/>
    <w:rsid w:val="008519AD"/>
    <w:rsid w:val="0085200A"/>
    <w:rsid w:val="00857E5D"/>
    <w:rsid w:val="00860462"/>
    <w:rsid w:val="00871193"/>
    <w:rsid w:val="008841A6"/>
    <w:rsid w:val="00887F62"/>
    <w:rsid w:val="00891208"/>
    <w:rsid w:val="00893466"/>
    <w:rsid w:val="00895248"/>
    <w:rsid w:val="00897B10"/>
    <w:rsid w:val="008A20AD"/>
    <w:rsid w:val="008A5182"/>
    <w:rsid w:val="008B01A6"/>
    <w:rsid w:val="008B144A"/>
    <w:rsid w:val="008B2E99"/>
    <w:rsid w:val="008B5668"/>
    <w:rsid w:val="008B5FA7"/>
    <w:rsid w:val="008D00A6"/>
    <w:rsid w:val="008E7E1B"/>
    <w:rsid w:val="008E7EF0"/>
    <w:rsid w:val="009019AF"/>
    <w:rsid w:val="009051A1"/>
    <w:rsid w:val="009103FB"/>
    <w:rsid w:val="009111DA"/>
    <w:rsid w:val="00914CE9"/>
    <w:rsid w:val="009217F5"/>
    <w:rsid w:val="00936124"/>
    <w:rsid w:val="00944AEF"/>
    <w:rsid w:val="00945E02"/>
    <w:rsid w:val="00960AB6"/>
    <w:rsid w:val="00960FCE"/>
    <w:rsid w:val="00961BE7"/>
    <w:rsid w:val="00976666"/>
    <w:rsid w:val="009805FC"/>
    <w:rsid w:val="00983221"/>
    <w:rsid w:val="00991E36"/>
    <w:rsid w:val="009939D2"/>
    <w:rsid w:val="00993DD5"/>
    <w:rsid w:val="00995180"/>
    <w:rsid w:val="009A2B0C"/>
    <w:rsid w:val="009A4533"/>
    <w:rsid w:val="009A4CEF"/>
    <w:rsid w:val="009B4645"/>
    <w:rsid w:val="009B62C7"/>
    <w:rsid w:val="009C5E0D"/>
    <w:rsid w:val="009D00E0"/>
    <w:rsid w:val="009D2997"/>
    <w:rsid w:val="009E18FE"/>
    <w:rsid w:val="009E44A4"/>
    <w:rsid w:val="009E7978"/>
    <w:rsid w:val="009F22B2"/>
    <w:rsid w:val="009F7F91"/>
    <w:rsid w:val="00A02B47"/>
    <w:rsid w:val="00A04B3B"/>
    <w:rsid w:val="00A13A73"/>
    <w:rsid w:val="00A15BD8"/>
    <w:rsid w:val="00A16C6C"/>
    <w:rsid w:val="00A16EB4"/>
    <w:rsid w:val="00A2488C"/>
    <w:rsid w:val="00A30736"/>
    <w:rsid w:val="00A3658A"/>
    <w:rsid w:val="00A407A2"/>
    <w:rsid w:val="00A52AE9"/>
    <w:rsid w:val="00A5535E"/>
    <w:rsid w:val="00A55DE2"/>
    <w:rsid w:val="00A561CD"/>
    <w:rsid w:val="00A60196"/>
    <w:rsid w:val="00A6212F"/>
    <w:rsid w:val="00A6632E"/>
    <w:rsid w:val="00A67E5A"/>
    <w:rsid w:val="00A74CB0"/>
    <w:rsid w:val="00A7669B"/>
    <w:rsid w:val="00A90283"/>
    <w:rsid w:val="00A948F7"/>
    <w:rsid w:val="00A95DA2"/>
    <w:rsid w:val="00A97AC1"/>
    <w:rsid w:val="00AA34B0"/>
    <w:rsid w:val="00AA4AD1"/>
    <w:rsid w:val="00AA5AE9"/>
    <w:rsid w:val="00AB105D"/>
    <w:rsid w:val="00AB6096"/>
    <w:rsid w:val="00AB6ED6"/>
    <w:rsid w:val="00AC1EFE"/>
    <w:rsid w:val="00AC2B65"/>
    <w:rsid w:val="00AC5D4A"/>
    <w:rsid w:val="00AD0884"/>
    <w:rsid w:val="00AD0F01"/>
    <w:rsid w:val="00AE0C44"/>
    <w:rsid w:val="00AF1980"/>
    <w:rsid w:val="00AF1C29"/>
    <w:rsid w:val="00B051A6"/>
    <w:rsid w:val="00B11938"/>
    <w:rsid w:val="00B22EED"/>
    <w:rsid w:val="00B2654B"/>
    <w:rsid w:val="00B36877"/>
    <w:rsid w:val="00B42977"/>
    <w:rsid w:val="00B4585D"/>
    <w:rsid w:val="00B71A4F"/>
    <w:rsid w:val="00B74F0C"/>
    <w:rsid w:val="00B80679"/>
    <w:rsid w:val="00B90E2B"/>
    <w:rsid w:val="00B95C5D"/>
    <w:rsid w:val="00BA137D"/>
    <w:rsid w:val="00BA1CEF"/>
    <w:rsid w:val="00BB0359"/>
    <w:rsid w:val="00BB3E5E"/>
    <w:rsid w:val="00BD2059"/>
    <w:rsid w:val="00BD3A8D"/>
    <w:rsid w:val="00BF5393"/>
    <w:rsid w:val="00BF7B29"/>
    <w:rsid w:val="00C04A76"/>
    <w:rsid w:val="00C26B5C"/>
    <w:rsid w:val="00C3231B"/>
    <w:rsid w:val="00C57DF6"/>
    <w:rsid w:val="00C6097D"/>
    <w:rsid w:val="00C62D18"/>
    <w:rsid w:val="00C7142A"/>
    <w:rsid w:val="00C76D42"/>
    <w:rsid w:val="00C81567"/>
    <w:rsid w:val="00C820AD"/>
    <w:rsid w:val="00C83F90"/>
    <w:rsid w:val="00C870D0"/>
    <w:rsid w:val="00C872F1"/>
    <w:rsid w:val="00C977FD"/>
    <w:rsid w:val="00CA60F4"/>
    <w:rsid w:val="00CA6A3A"/>
    <w:rsid w:val="00CA6E8F"/>
    <w:rsid w:val="00CA710A"/>
    <w:rsid w:val="00CA7545"/>
    <w:rsid w:val="00CB5311"/>
    <w:rsid w:val="00CC178C"/>
    <w:rsid w:val="00CC2D13"/>
    <w:rsid w:val="00CC3ECC"/>
    <w:rsid w:val="00CC761E"/>
    <w:rsid w:val="00CD68BC"/>
    <w:rsid w:val="00CE6BC7"/>
    <w:rsid w:val="00CF4582"/>
    <w:rsid w:val="00CF5563"/>
    <w:rsid w:val="00CF5F41"/>
    <w:rsid w:val="00D069E8"/>
    <w:rsid w:val="00D10AB8"/>
    <w:rsid w:val="00D10E57"/>
    <w:rsid w:val="00D21C11"/>
    <w:rsid w:val="00D225B8"/>
    <w:rsid w:val="00D23E18"/>
    <w:rsid w:val="00D33035"/>
    <w:rsid w:val="00D3396C"/>
    <w:rsid w:val="00D4046B"/>
    <w:rsid w:val="00D41D52"/>
    <w:rsid w:val="00D44649"/>
    <w:rsid w:val="00D45492"/>
    <w:rsid w:val="00D47514"/>
    <w:rsid w:val="00D6025B"/>
    <w:rsid w:val="00D61115"/>
    <w:rsid w:val="00D64DFA"/>
    <w:rsid w:val="00D6598A"/>
    <w:rsid w:val="00D76D86"/>
    <w:rsid w:val="00D80F85"/>
    <w:rsid w:val="00D84F1C"/>
    <w:rsid w:val="00D85FA5"/>
    <w:rsid w:val="00D86E13"/>
    <w:rsid w:val="00D92AC0"/>
    <w:rsid w:val="00D97B67"/>
    <w:rsid w:val="00DA298F"/>
    <w:rsid w:val="00DC04D7"/>
    <w:rsid w:val="00DC127C"/>
    <w:rsid w:val="00DD0627"/>
    <w:rsid w:val="00DE591B"/>
    <w:rsid w:val="00DE6F8D"/>
    <w:rsid w:val="00DF0622"/>
    <w:rsid w:val="00DF6C83"/>
    <w:rsid w:val="00E16D3C"/>
    <w:rsid w:val="00E17158"/>
    <w:rsid w:val="00E3362D"/>
    <w:rsid w:val="00E338CC"/>
    <w:rsid w:val="00E33D77"/>
    <w:rsid w:val="00E3594B"/>
    <w:rsid w:val="00E37F9D"/>
    <w:rsid w:val="00E4166C"/>
    <w:rsid w:val="00E4577A"/>
    <w:rsid w:val="00E50CDE"/>
    <w:rsid w:val="00E528F2"/>
    <w:rsid w:val="00E63BA4"/>
    <w:rsid w:val="00E656FF"/>
    <w:rsid w:val="00E72416"/>
    <w:rsid w:val="00E77F87"/>
    <w:rsid w:val="00E80751"/>
    <w:rsid w:val="00E82FFB"/>
    <w:rsid w:val="00E8566F"/>
    <w:rsid w:val="00E86558"/>
    <w:rsid w:val="00E87418"/>
    <w:rsid w:val="00EA108E"/>
    <w:rsid w:val="00EA4932"/>
    <w:rsid w:val="00EB1C96"/>
    <w:rsid w:val="00EB22E2"/>
    <w:rsid w:val="00EB5576"/>
    <w:rsid w:val="00ED2344"/>
    <w:rsid w:val="00ED71DE"/>
    <w:rsid w:val="00EE595C"/>
    <w:rsid w:val="00EF2800"/>
    <w:rsid w:val="00F01047"/>
    <w:rsid w:val="00F04FD8"/>
    <w:rsid w:val="00F0753E"/>
    <w:rsid w:val="00F10E92"/>
    <w:rsid w:val="00F1265C"/>
    <w:rsid w:val="00F14A1A"/>
    <w:rsid w:val="00F264B7"/>
    <w:rsid w:val="00F31092"/>
    <w:rsid w:val="00F31BB3"/>
    <w:rsid w:val="00F36E20"/>
    <w:rsid w:val="00F37A21"/>
    <w:rsid w:val="00F40860"/>
    <w:rsid w:val="00F43BB5"/>
    <w:rsid w:val="00F46F62"/>
    <w:rsid w:val="00F504A6"/>
    <w:rsid w:val="00F53500"/>
    <w:rsid w:val="00F57A5B"/>
    <w:rsid w:val="00F623FB"/>
    <w:rsid w:val="00F7060D"/>
    <w:rsid w:val="00F802C2"/>
    <w:rsid w:val="00F8687B"/>
    <w:rsid w:val="00FA0370"/>
    <w:rsid w:val="00FA2C67"/>
    <w:rsid w:val="00FA2EC2"/>
    <w:rsid w:val="00FA5B62"/>
    <w:rsid w:val="00FA5E3B"/>
    <w:rsid w:val="00FB1AB5"/>
    <w:rsid w:val="00FB4E4B"/>
    <w:rsid w:val="00FD047D"/>
    <w:rsid w:val="00FD7C99"/>
    <w:rsid w:val="00FF07FA"/>
    <w:rsid w:val="00FF0A19"/>
    <w:rsid w:val="00FF33E8"/>
    <w:rsid w:val="00FF3CB4"/>
    <w:rsid w:val="00FF3FBA"/>
    <w:rsid w:val="00FF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D69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83221"/>
    <w:pPr>
      <w:ind w:left="720"/>
    </w:pPr>
  </w:style>
  <w:style w:type="paragraph" w:customStyle="1" w:styleId="s1">
    <w:name w:val="s_1"/>
    <w:basedOn w:val="Normal"/>
    <w:uiPriority w:val="99"/>
    <w:rsid w:val="000E6F35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99"/>
    <w:rsid w:val="000309A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C5D9C"/>
    <w:rPr>
      <w:rFonts w:ascii="Calibri" w:hAnsi="Calibri" w:cs="Calibri"/>
      <w:lang w:eastAsia="en-US"/>
    </w:rPr>
  </w:style>
  <w:style w:type="paragraph" w:styleId="NormalWeb">
    <w:name w:val="Normal (Web)"/>
    <w:basedOn w:val="Normal"/>
    <w:uiPriority w:val="99"/>
    <w:rsid w:val="00713240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73B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3BBC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locked/>
    <w:rsid w:val="0033031B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5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174</TotalTime>
  <Pages>16</Pages>
  <Words>2722</Words>
  <Characters>15520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Владелец</dc:creator>
  <cp:keywords/>
  <dc:description/>
  <cp:lastModifiedBy>teach</cp:lastModifiedBy>
  <cp:revision>18</cp:revision>
  <cp:lastPrinted>2016-12-26T06:35:00Z</cp:lastPrinted>
  <dcterms:created xsi:type="dcterms:W3CDTF">2017-04-06T15:01:00Z</dcterms:created>
  <dcterms:modified xsi:type="dcterms:W3CDTF">2017-06-28T07:02:00Z</dcterms:modified>
</cp:coreProperties>
</file>